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EC" w:rsidRPr="00D966B1" w:rsidRDefault="00413CEC">
      <w:pPr>
        <w:rPr>
          <w:lang w:val="en-US"/>
        </w:rPr>
      </w:pPr>
    </w:p>
    <w:tbl>
      <w:tblPr>
        <w:tblW w:w="986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17"/>
        <w:gridCol w:w="487"/>
        <w:gridCol w:w="4191"/>
        <w:gridCol w:w="374"/>
        <w:gridCol w:w="1469"/>
        <w:gridCol w:w="161"/>
        <w:gridCol w:w="547"/>
        <w:gridCol w:w="184"/>
        <w:gridCol w:w="1632"/>
      </w:tblGrid>
      <w:tr w:rsidR="00413CEC" w:rsidTr="00413CEC">
        <w:trPr>
          <w:cantSplit/>
        </w:trPr>
        <w:tc>
          <w:tcPr>
            <w:tcW w:w="9862" w:type="dxa"/>
            <w:gridSpan w:val="9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13CEC" w:rsidRDefault="00413CEC" w:rsidP="00413CEC">
            <w:pPr>
              <w:ind w:left="5749"/>
              <w:rPr>
                <w:szCs w:val="28"/>
              </w:rPr>
            </w:pPr>
            <w:r>
              <w:rPr>
                <w:szCs w:val="28"/>
              </w:rPr>
              <w:t>Приложение 6</w:t>
            </w:r>
          </w:p>
        </w:tc>
      </w:tr>
      <w:tr w:rsidR="00413CEC" w:rsidTr="00413CEC">
        <w:trPr>
          <w:cantSplit/>
        </w:trPr>
        <w:tc>
          <w:tcPr>
            <w:tcW w:w="9862" w:type="dxa"/>
            <w:gridSpan w:val="9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13CEC" w:rsidRDefault="00413CEC" w:rsidP="00413CEC">
            <w:pPr>
              <w:ind w:left="5749"/>
              <w:rPr>
                <w:szCs w:val="28"/>
              </w:rPr>
            </w:pPr>
            <w:r>
              <w:rPr>
                <w:szCs w:val="28"/>
              </w:rPr>
              <w:t>к Закону Краснодарского края</w:t>
            </w:r>
          </w:p>
        </w:tc>
      </w:tr>
      <w:tr w:rsidR="00413CEC" w:rsidTr="00413CEC">
        <w:trPr>
          <w:cantSplit/>
        </w:trPr>
        <w:tc>
          <w:tcPr>
            <w:tcW w:w="9862" w:type="dxa"/>
            <w:gridSpan w:val="9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413CEC" w:rsidRDefault="00413CEC" w:rsidP="00413CEC">
            <w:pPr>
              <w:ind w:left="5749"/>
              <w:rPr>
                <w:szCs w:val="28"/>
              </w:rPr>
            </w:pPr>
            <w:r>
              <w:rPr>
                <w:szCs w:val="28"/>
              </w:rPr>
              <w:t>"О краевом бюджете на 2016 год"</w:t>
            </w:r>
          </w:p>
        </w:tc>
      </w:tr>
      <w:tr w:rsidR="00413CEC" w:rsidTr="00413CEC">
        <w:trPr>
          <w:cantSplit/>
        </w:trPr>
        <w:tc>
          <w:tcPr>
            <w:tcW w:w="9862" w:type="dxa"/>
            <w:gridSpan w:val="9"/>
            <w:shd w:val="clear" w:color="auto" w:fill="auto"/>
            <w:noWrap/>
            <w:vAlign w:val="center"/>
            <w:hideMark/>
          </w:tcPr>
          <w:p w:rsidR="00413CEC" w:rsidRDefault="00413CE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</w:t>
            </w:r>
          </w:p>
        </w:tc>
      </w:tr>
      <w:tr w:rsidR="00413CEC" w:rsidTr="00413CEC">
        <w:trPr>
          <w:cantSplit/>
        </w:trPr>
        <w:tc>
          <w:tcPr>
            <w:tcW w:w="1304" w:type="dxa"/>
            <w:gridSpan w:val="2"/>
            <w:shd w:val="clear" w:color="auto" w:fill="auto"/>
            <w:noWrap/>
            <w:vAlign w:val="center"/>
            <w:hideMark/>
          </w:tcPr>
          <w:p w:rsidR="00413CEC" w:rsidRDefault="00413CE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565" w:type="dxa"/>
            <w:gridSpan w:val="2"/>
            <w:shd w:val="clear" w:color="auto" w:fill="auto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630" w:type="dxa"/>
            <w:gridSpan w:val="2"/>
            <w:shd w:val="clear" w:color="auto" w:fill="auto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31" w:type="dxa"/>
            <w:gridSpan w:val="2"/>
            <w:shd w:val="clear" w:color="auto" w:fill="auto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  <w:tr w:rsidR="00413CEC" w:rsidTr="00413CEC">
        <w:trPr>
          <w:cantSplit/>
        </w:trPr>
        <w:tc>
          <w:tcPr>
            <w:tcW w:w="9862" w:type="dxa"/>
            <w:gridSpan w:val="9"/>
            <w:shd w:val="clear" w:color="auto" w:fill="auto"/>
            <w:vAlign w:val="center"/>
            <w:hideMark/>
          </w:tcPr>
          <w:p w:rsidR="00413CEC" w:rsidRDefault="00413CE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Распределение бюджетных ассигнований</w:t>
            </w:r>
            <w:r>
              <w:rPr>
                <w:b/>
                <w:bCs/>
                <w:szCs w:val="28"/>
              </w:rPr>
              <w:br/>
              <w:t>по целевым статьям (государственным программам Краснодарского края</w:t>
            </w:r>
            <w:r>
              <w:rPr>
                <w:b/>
                <w:bCs/>
                <w:szCs w:val="28"/>
              </w:rPr>
              <w:br/>
              <w:t xml:space="preserve">и непрограммным направлениям деятельности), группам </w:t>
            </w:r>
            <w:proofErr w:type="gramStart"/>
            <w:r>
              <w:rPr>
                <w:b/>
                <w:bCs/>
                <w:szCs w:val="28"/>
              </w:rPr>
              <w:t>видов расходов</w:t>
            </w:r>
            <w:r>
              <w:rPr>
                <w:b/>
                <w:bCs/>
                <w:szCs w:val="28"/>
              </w:rPr>
              <w:br/>
              <w:t>классификации расходов бюджетов</w:t>
            </w:r>
            <w:proofErr w:type="gramEnd"/>
            <w:r>
              <w:rPr>
                <w:b/>
                <w:bCs/>
                <w:szCs w:val="28"/>
              </w:rPr>
              <w:t xml:space="preserve"> на 2016 год</w:t>
            </w:r>
          </w:p>
        </w:tc>
      </w:tr>
      <w:tr w:rsidR="00413CEC" w:rsidTr="00413CEC">
        <w:trPr>
          <w:cantSplit/>
        </w:trPr>
        <w:tc>
          <w:tcPr>
            <w:tcW w:w="986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3CEC" w:rsidRDefault="00413CE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413CEC" w:rsidTr="005E68D3">
        <w:trPr>
          <w:cantSplit/>
          <w:trHeight w:val="322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ВР</w:t>
            </w:r>
          </w:p>
        </w:tc>
        <w:tc>
          <w:tcPr>
            <w:tcW w:w="181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2016 год</w:t>
            </w:r>
          </w:p>
        </w:tc>
      </w:tr>
      <w:tr w:rsidR="00413CEC" w:rsidTr="005E68D3">
        <w:trPr>
          <w:cantSplit/>
          <w:trHeight w:val="322"/>
        </w:trPr>
        <w:tc>
          <w:tcPr>
            <w:tcW w:w="8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CE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</w:tbl>
    <w:p w:rsidR="00413CEC" w:rsidRPr="00413CEC" w:rsidRDefault="00413CEC" w:rsidP="005E68D3">
      <w:pPr>
        <w:keepLines/>
        <w:contextualSpacing/>
        <w:rPr>
          <w:sz w:val="2"/>
        </w:rPr>
      </w:pPr>
    </w:p>
    <w:tbl>
      <w:tblPr>
        <w:tblW w:w="0" w:type="auto"/>
        <w:tblInd w:w="-6696" w:type="dxa"/>
        <w:tblLayout w:type="fixed"/>
        <w:tblLook w:val="04A0" w:firstRow="1" w:lastRow="0" w:firstColumn="1" w:lastColumn="0" w:noHBand="0" w:noVBand="1"/>
      </w:tblPr>
      <w:tblGrid>
        <w:gridCol w:w="6696"/>
        <w:gridCol w:w="817"/>
        <w:gridCol w:w="4678"/>
        <w:gridCol w:w="1843"/>
        <w:gridCol w:w="708"/>
        <w:gridCol w:w="1816"/>
      </w:tblGrid>
      <w:tr w:rsidR="00413CEC" w:rsidTr="002D4E15">
        <w:trPr>
          <w:gridBefore w:val="1"/>
          <w:wBefore w:w="6696" w:type="dxa"/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1A749C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CE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193880915,7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noWrap/>
            <w:vAlign w:val="center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noWrap/>
            <w:vAlign w:val="center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43561686,2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Профилактика заболеваний и фо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мирование здорового образа жизни. Развитие первичной медико-санитарной помощи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3897053,3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1768E0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Укрепление материально</w:t>
            </w:r>
            <w:r w:rsidR="00413CEC" w:rsidRPr="003D324C">
              <w:rPr>
                <w:szCs w:val="28"/>
              </w:rPr>
              <w:t>-технической базы объектов здрав</w:t>
            </w:r>
            <w:r w:rsidR="00413CEC" w:rsidRPr="003D324C">
              <w:rPr>
                <w:szCs w:val="28"/>
              </w:rPr>
              <w:t>о</w:t>
            </w:r>
            <w:r w:rsidR="00413CEC" w:rsidRPr="003D324C">
              <w:rPr>
                <w:szCs w:val="28"/>
              </w:rPr>
              <w:t>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235451,1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строительству и реконстру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ции объектов здравоохранения, включая проектно - изыскательские работы, необходимых для организ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оказания медицинской помощи в соответствии с территориальной программой государственных гара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тий бесплатного оказания гражданам медицинской помощи в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0110160960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235451,1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0110160960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235451,1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системы раннего выявл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заболеваний, включая провед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медицинских осмотров насел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3578287,2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78197,2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78197,2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Субвенции </w:t>
            </w:r>
            <w:proofErr w:type="gramStart"/>
            <w:r w:rsidRPr="003D324C">
              <w:rPr>
                <w:szCs w:val="28"/>
              </w:rPr>
              <w:t>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организации оказания мед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цинской помощи в соответствии с территориальной программой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0110260850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3500090,0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0110260850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3500090,0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Профилактика развития зависим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стей, ВИЧ-инфекции и вирусных г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патитов</w:t>
            </w:r>
            <w:proofErr w:type="gramStart"/>
            <w:r w:rsidRPr="003D324C">
              <w:rPr>
                <w:szCs w:val="28"/>
              </w:rPr>
              <w:t xml:space="preserve"> В</w:t>
            </w:r>
            <w:proofErr w:type="gramEnd"/>
            <w:r w:rsidRPr="003D324C">
              <w:rPr>
                <w:szCs w:val="28"/>
              </w:rPr>
              <w:t xml:space="preserve"> и С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83315,0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Закупки лекарственных препаратов, медицинских изделий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оборудования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0110311440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0110311440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по проф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лактике ВИЧ-инфекции и гепатитов B и C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0110351790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13315,0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0110351790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13315,0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системы оказ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ния специализированной, включая </w:t>
            </w:r>
            <w:proofErr w:type="gramStart"/>
            <w:r w:rsidRPr="003D324C">
              <w:rPr>
                <w:szCs w:val="28"/>
              </w:rPr>
              <w:t>высокотехнологичную</w:t>
            </w:r>
            <w:proofErr w:type="gramEnd"/>
            <w:r w:rsidRPr="003D324C">
              <w:rPr>
                <w:szCs w:val="28"/>
              </w:rPr>
              <w:t>, медицинской помощи,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12477404,9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оказания 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рой, специализированной, включая </w:t>
            </w:r>
            <w:proofErr w:type="gramStart"/>
            <w:r w:rsidRPr="003D324C">
              <w:rPr>
                <w:szCs w:val="28"/>
              </w:rPr>
              <w:t>высокотехнологичную</w:t>
            </w:r>
            <w:proofErr w:type="gramEnd"/>
            <w:r w:rsidRPr="003D324C">
              <w:rPr>
                <w:szCs w:val="28"/>
              </w:rPr>
              <w:t>, медицинской помощи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11847215,1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9058273,6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49438,4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19457,8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8988477,4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193075,5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193075,5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в области здравоохр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0120111340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253940,5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0120111340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253940,5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Закупки лекарственных препаратов, медицинских изделий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оборудования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185326,2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185326,2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proofErr w:type="spellStart"/>
            <w:r w:rsidRPr="003D324C">
              <w:rPr>
                <w:szCs w:val="28"/>
              </w:rPr>
              <w:t>Софинансирование</w:t>
            </w:r>
            <w:proofErr w:type="spellEnd"/>
            <w:r w:rsidRPr="003D324C">
              <w:rPr>
                <w:szCs w:val="28"/>
              </w:rPr>
              <w:t xml:space="preserve"> расходов, возн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кающих при оказании гражданам Российской Федерации высокоте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>нологичной медицинской помощи, не включенной в базовую программу обязательного медицинского стр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хования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0120154020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233196,7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0120154020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233196,7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мер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альной поддержки жертвам полит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ческих репрессий, труженикам тыла, ветеранам труда, ветеранам военной службы, достигшим возраста, да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щего право на пенсию по старости, в бесплатном изготовлении и ремонте зубных протезов (кроме изготовле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из драгоценных металлов) в сложных клинических и технолог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ческих случаях зубопротезирования 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0120160810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0120160810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proofErr w:type="spellStart"/>
            <w:r w:rsidRPr="003D324C">
              <w:rPr>
                <w:szCs w:val="28"/>
              </w:rPr>
              <w:t>Софинансирование</w:t>
            </w:r>
            <w:proofErr w:type="spellEnd"/>
            <w:r w:rsidRPr="003D324C">
              <w:rPr>
                <w:szCs w:val="28"/>
              </w:rPr>
              <w:t xml:space="preserve"> расходов, возн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кающих при оказании гражданам Российской Федерации высокоте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>нологичной медицинской помощи, не включенной в базовую программу обязательного медицинского стр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хования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01201R4020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1815402,6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01201R4020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1815402,6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функциональной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товности к оказанию медико-санитарной помощи в условиях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никновения чрезвычайных ситуаций техногенного, природного и иску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ственного характера, инфекционных заболеваний и массовых неинфекц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онных заболеваний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Закупки лекарственных препаратов, медицинских изделий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оборудования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0120211440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0120211440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предоставления допо</w:t>
            </w:r>
            <w:r w:rsidRPr="003D324C">
              <w:rPr>
                <w:szCs w:val="28"/>
              </w:rPr>
              <w:t>л</w:t>
            </w:r>
            <w:r w:rsidRPr="003D324C">
              <w:rPr>
                <w:szCs w:val="28"/>
              </w:rPr>
              <w:t>нительной денежной компенсации на усиленное питание доноров крови и (или) ее компонентов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48506,8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Дополнительная денежная компе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сация на усиленное питание доноров крови и (или) ее компонентов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0120341200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37567,6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0120341200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37567,6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дополн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тельной денежной компенсации на усиленное питание доноров крови и (или) ее компонентов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0120360690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10939,2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0120360690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10939,2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медицинской помощи 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цам, инфицированным вирусом и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мунодефицита человека, гепатитами B и C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462157,1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закупок антивирусных препаратов для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филактики и лечения лиц, инфиц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рованных вирусами иммунодефиц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та человека и гепатитов</w:t>
            </w:r>
            <w:proofErr w:type="gramStart"/>
            <w:r w:rsidRPr="003D324C">
              <w:rPr>
                <w:szCs w:val="28"/>
              </w:rPr>
              <w:t xml:space="preserve"> В</w:t>
            </w:r>
            <w:proofErr w:type="gramEnd"/>
            <w:r w:rsidRPr="003D324C">
              <w:rPr>
                <w:szCs w:val="28"/>
              </w:rPr>
              <w:t xml:space="preserve"> и С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0120450720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312957,6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0120450720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312957,6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отдельных мероприятий государственной программы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 "Развитие здр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воохранения"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0120453820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84111,0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0120453820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84111,0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отдельных мероприятий государственной программы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 "Развитие здр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воохранения"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01204R3820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65088,5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01204R3820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65088,5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системы оказ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медицинской помощи больным туберкулезом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110225,9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закупок антибактериальных и противотубе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гностических сре</w:t>
            </w:r>
            <w:proofErr w:type="gramStart"/>
            <w:r w:rsidRPr="003D324C">
              <w:rPr>
                <w:szCs w:val="28"/>
              </w:rPr>
              <w:t>дств дл</w:t>
            </w:r>
            <w:proofErr w:type="gramEnd"/>
            <w:r w:rsidRPr="003D324C">
              <w:rPr>
                <w:szCs w:val="28"/>
              </w:rPr>
              <w:t>я выявл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ния, определения чувствительности микобактерии туберкулеза и мон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торинга лечения больных туберкул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 xml:space="preserve">зом с множественной лекарственной устойчивостью возбудителя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0120551740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110225,9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0120551740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110225,9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Охрана здоровья матери и ребенка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334702,2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педиатрической службы и службы родовспоможения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334702,2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291460,7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291460,7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2664,7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2664,7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proofErr w:type="spellStart"/>
            <w:r w:rsidRPr="003D324C">
              <w:rPr>
                <w:szCs w:val="28"/>
              </w:rPr>
              <w:t>Софинансирование</w:t>
            </w:r>
            <w:proofErr w:type="spellEnd"/>
            <w:r w:rsidRPr="003D324C">
              <w:rPr>
                <w:szCs w:val="28"/>
              </w:rPr>
              <w:t xml:space="preserve"> расходов, возн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кающих при оказании гражданам Российской Федерации высокоте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 xml:space="preserve">нологичной медицинской помощи, </w:t>
            </w:r>
            <w:r w:rsidRPr="003D324C">
              <w:rPr>
                <w:szCs w:val="28"/>
              </w:rPr>
              <w:lastRenderedPageBreak/>
              <w:t>не включенной в базовую программу обязательного медицинского стр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хования</w:t>
            </w:r>
          </w:p>
        </w:tc>
        <w:tc>
          <w:tcPr>
            <w:tcW w:w="1843" w:type="dxa"/>
            <w:vAlign w:val="bottom"/>
            <w:hideMark/>
          </w:tcPr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0130154020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0130154020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proofErr w:type="spellStart"/>
            <w:r w:rsidRPr="003D324C">
              <w:rPr>
                <w:szCs w:val="28"/>
              </w:rPr>
              <w:t>Софинансирование</w:t>
            </w:r>
            <w:proofErr w:type="spellEnd"/>
            <w:r w:rsidRPr="003D324C">
              <w:rPr>
                <w:szCs w:val="28"/>
              </w:rPr>
              <w:t xml:space="preserve"> расходов, возн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кающих при оказании гражданам Российской Федерации высокоте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>нологичной медицинской помощи, не включенной в базовую программу обязательного медицинского стр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хования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01301R4020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34597,4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01301R4020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34597,4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медицинской реабилит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и санаторно-курортного лечения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684034,5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санаторно-курортного 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и медицинской реабилитации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684034,5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679774,7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679774,7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5E68D3" w:rsidRDefault="00413CEC" w:rsidP="001A749C">
            <w:pPr>
              <w:keepLines/>
              <w:contextualSpacing/>
              <w:jc w:val="both"/>
              <w:rPr>
                <w:sz w:val="24"/>
                <w:szCs w:val="28"/>
              </w:rPr>
            </w:pPr>
            <w:r w:rsidRPr="005E68D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0140109020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Кадровое обеспечение системы здравоохранения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958272,6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мер социальной поддер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ки отдельным категориям граждан и обучающимся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41398,3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Стипендии и другие выплаты </w:t>
            </w:r>
            <w:proofErr w:type="gramStart"/>
            <w:r w:rsidRPr="003D324C">
              <w:rPr>
                <w:szCs w:val="28"/>
              </w:rPr>
              <w:t>об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чающимся</w:t>
            </w:r>
            <w:proofErr w:type="gramEnd"/>
            <w:r w:rsidRPr="003D324C">
              <w:rPr>
                <w:szCs w:val="28"/>
              </w:rPr>
              <w:t xml:space="preserve"> за счет стипендиального фонда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27723,0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27723,0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13221,7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13172,1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5E68D3" w:rsidRDefault="00413CEC" w:rsidP="001A749C">
            <w:pPr>
              <w:keepLines/>
              <w:contextualSpacing/>
              <w:jc w:val="both"/>
              <w:rPr>
                <w:sz w:val="24"/>
                <w:szCs w:val="28"/>
              </w:rPr>
            </w:pPr>
            <w:r w:rsidRPr="005E68D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Стипендии Президента Российской Федерации и Правительства Росси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 xml:space="preserve">ской Федерации для </w:t>
            </w:r>
            <w:proofErr w:type="gramStart"/>
            <w:r w:rsidRPr="003D324C">
              <w:rPr>
                <w:szCs w:val="28"/>
              </w:rPr>
              <w:t>обучающихся</w:t>
            </w:r>
            <w:proofErr w:type="gramEnd"/>
            <w:r w:rsidRPr="003D324C">
              <w:rPr>
                <w:szCs w:val="28"/>
              </w:rPr>
              <w:t xml:space="preserve"> по направлениям подготовки (сп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циальностям), соответствующим приоритетным направлениям моде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низации и технологического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экономики Российской Федер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0150138930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0150138930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уровня профессионал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ных знаний работников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ских организаций и профессионал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ных образовательных организаций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92437,3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32319,5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32319,5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21534,0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21534,0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подготовке враче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ных кадров для сельского здрав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0150210340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0150210340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повышение квалиф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кации работников муниципальных учреждений здравоохранения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0150261630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0150261630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условий, обеспечивающих повышение качества обучения в профессиональных образовательных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0150309020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0150309020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Снижение дефицита медицинских кадров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784437,0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312937,8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312937,8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подготовке враче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ных кадров для сельского здрав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0150410340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33699,2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0150410340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33699,2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Единовременные компенсационные выплаты медицинским работникам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0150442000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0150442000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единовременных выплат медицинским работникам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0150451360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262800,0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0150451360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262800,0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системы льго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ного лекарственного обеспечения в амбулаторных условиях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4036171,1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механизмов обеспечения населения лекарстве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ными препаратами, медицинскими изделиями, специализированными продуктами лечебного питания для детей в амбулаторных условиях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1518205,1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отдельным категориям граждан государственной социал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помощи по обеспечению лека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ственными препаратами,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скими изделиями, а также специал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зированными продуктами лечебного питания для детей-инвалидов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0160130930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1049378,2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0160130930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1049378,2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0160151610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468826,9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0160151610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468826,9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закупки лекарственных препаратов для лечения больных злокачественными новообразован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ями лимфоидной, кроветворной и </w:t>
            </w:r>
            <w:r w:rsidRPr="003D324C">
              <w:rPr>
                <w:szCs w:val="28"/>
              </w:rPr>
              <w:lastRenderedPageBreak/>
              <w:t>родственных им тканей, гемофил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ей, </w:t>
            </w:r>
            <w:proofErr w:type="spellStart"/>
            <w:r w:rsidRPr="003D324C">
              <w:rPr>
                <w:szCs w:val="28"/>
              </w:rPr>
              <w:t>муковисцидозом</w:t>
            </w:r>
            <w:proofErr w:type="spellEnd"/>
            <w:r w:rsidRPr="003D324C">
              <w:rPr>
                <w:szCs w:val="28"/>
              </w:rPr>
              <w:t>, гипофизарным нанизмом, болезнью Гоше, рассея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 склерозом, а также транспла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тации органов и (или) тканей</w:t>
            </w:r>
          </w:p>
        </w:tc>
        <w:tc>
          <w:tcPr>
            <w:tcW w:w="1843" w:type="dxa"/>
            <w:vAlign w:val="bottom"/>
            <w:hideMark/>
          </w:tcPr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14537,0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организационных мероприятий по обеспечению лиц лекарственными препаратами, пре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назначенными для лечения больных злокачественными новообразован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ями лимфоидной, кроветворной и родственных им тканей, гемофил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ей, </w:t>
            </w:r>
            <w:proofErr w:type="spellStart"/>
            <w:r w:rsidRPr="003D324C">
              <w:rPr>
                <w:szCs w:val="28"/>
              </w:rPr>
              <w:t>муковисцидозом</w:t>
            </w:r>
            <w:proofErr w:type="spellEnd"/>
            <w:r w:rsidRPr="003D324C">
              <w:rPr>
                <w:szCs w:val="28"/>
              </w:rPr>
              <w:t>, гипофизарным нанизмом, болезнью Гоше, рассея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 склерозом, а также после трансплантации органов и (или) тк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0160251330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14537,0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0160251330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14537,0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Улучшение обеспечения льготной категории граждан лекарственными препаратами и медицинскими изд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лиями в амбулаторных условиях за счет сре</w:t>
            </w:r>
            <w:proofErr w:type="gramStart"/>
            <w:r w:rsidRPr="003D324C">
              <w:rPr>
                <w:szCs w:val="28"/>
              </w:rPr>
              <w:t>дств кр</w:t>
            </w:r>
            <w:proofErr w:type="gramEnd"/>
            <w:r w:rsidRPr="003D324C">
              <w:rPr>
                <w:szCs w:val="28"/>
              </w:rPr>
              <w:t>аевого бюджета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2494051,0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в области здравоохр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0160311340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0160311340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Закупки лекарственных препаратов, медицинских изделий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оборудования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624051,0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0160311440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624051,0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мер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альной поддержки отдельным гру</w:t>
            </w:r>
            <w:r w:rsidRPr="003D324C">
              <w:rPr>
                <w:szCs w:val="28"/>
              </w:rPr>
              <w:t>п</w:t>
            </w:r>
            <w:r w:rsidRPr="003D324C">
              <w:rPr>
                <w:szCs w:val="28"/>
              </w:rPr>
              <w:t>пам населения в обеспечении лека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ственными препаратами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скими изделиями, кроме групп нас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 xml:space="preserve">ления, получающих инсулины, </w:t>
            </w:r>
            <w:proofErr w:type="spellStart"/>
            <w:r w:rsidRPr="003D324C">
              <w:rPr>
                <w:szCs w:val="28"/>
              </w:rPr>
              <w:t>та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летированные</w:t>
            </w:r>
            <w:proofErr w:type="spellEnd"/>
            <w:r w:rsidRPr="003D324C">
              <w:rPr>
                <w:szCs w:val="28"/>
              </w:rPr>
              <w:t xml:space="preserve"> </w:t>
            </w:r>
            <w:proofErr w:type="spellStart"/>
            <w:r w:rsidRPr="003D324C">
              <w:rPr>
                <w:szCs w:val="28"/>
              </w:rPr>
              <w:t>сахароснижающие</w:t>
            </w:r>
            <w:proofErr w:type="spellEnd"/>
            <w:r w:rsidRPr="003D324C">
              <w:rPr>
                <w:szCs w:val="28"/>
              </w:rPr>
              <w:t xml:space="preserve"> препараты, средства самоконтроля и диагностические средства, либо 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ренесших пересадки органов и тк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ней, получающих иммунодепресса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0160361080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0160361080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организации обеспечения граждан качественн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ми лекарственными препаратами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0160400590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системы терр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ториального планирования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форматизации здравоохранения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21174047,6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информатиз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здравоохранения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111501,3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5E68D3" w:rsidRDefault="00413CEC" w:rsidP="001A749C">
            <w:pPr>
              <w:keepLines/>
              <w:contextualSpacing/>
              <w:jc w:val="both"/>
              <w:rPr>
                <w:sz w:val="24"/>
                <w:szCs w:val="28"/>
              </w:rPr>
            </w:pPr>
            <w:r w:rsidRPr="005E68D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111501,3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111501,3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развитием отрасли здравоохранения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102587,0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102587,0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81787,2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20252,8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Обеспечение медицинской помощи </w:t>
            </w:r>
            <w:proofErr w:type="spellStart"/>
            <w:r w:rsidRPr="003D324C">
              <w:rPr>
                <w:szCs w:val="28"/>
              </w:rPr>
              <w:t>за</w:t>
            </w:r>
            <w:proofErr w:type="gramStart"/>
            <w:r w:rsidRPr="003D324C">
              <w:rPr>
                <w:szCs w:val="28"/>
              </w:rPr>
              <w:t>c</w:t>
            </w:r>
            <w:proofErr w:type="gramEnd"/>
            <w:r w:rsidRPr="003D324C">
              <w:rPr>
                <w:szCs w:val="28"/>
              </w:rPr>
              <w:t>трахованному</w:t>
            </w:r>
            <w:proofErr w:type="spellEnd"/>
            <w:r w:rsidRPr="003D324C">
              <w:rPr>
                <w:szCs w:val="28"/>
              </w:rPr>
              <w:t xml:space="preserve"> неработающему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20780926,7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Страховые взносы на обязательное медицинское страхование неработ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ющего населения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0170312460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20780926,7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0170312460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20780926,7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здравоохранения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179032,6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171696,6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пальными) органами, казенными </w:t>
            </w:r>
            <w:r w:rsidRPr="003D324C">
              <w:rPr>
                <w:szCs w:val="28"/>
              </w:rPr>
              <w:lastRenderedPageBreak/>
              <w:t>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0170900190</w:t>
            </w:r>
          </w:p>
        </w:tc>
        <w:tc>
          <w:tcPr>
            <w:tcW w:w="708" w:type="dxa"/>
            <w:vAlign w:val="bottom"/>
            <w:hideMark/>
          </w:tcPr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center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132679,4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38746,9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частью 1 статьи 15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21 ноября 2011 года № 323-ФЗ "Об основах охраны здоровья граждан в Российской Ф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дерации"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0170959800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0170959800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6952,8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0170959800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0200000000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46945765,6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46945765,6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сети и инфраструктуры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разовательных организаций,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чивающих доступ населения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 к качественным услугам дошкольного, общего 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lastRenderedPageBreak/>
              <w:t>зования и дополнительного 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 детей</w:t>
            </w:r>
          </w:p>
        </w:tc>
        <w:tc>
          <w:tcPr>
            <w:tcW w:w="1843" w:type="dxa"/>
            <w:vAlign w:val="bottom"/>
            <w:hideMark/>
          </w:tcPr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5E68D3" w:rsidRPr="00372E83" w:rsidRDefault="005E68D3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5E68D3" w:rsidRDefault="005E68D3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474044,8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9260,0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9260,0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20286,3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20286,3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развитие системы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школьного образования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0210160490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0210160490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"Развитие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265998,5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0210160600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265998,5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современных механизмов, содержания и технологий дошкол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ного, общего и дополнительного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40953666,4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2653581,0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84677,4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28964,7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2538860,8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1078,1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1371,4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1371,4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Краснодарского края в целях выполнения указов Президента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286874,6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286874,6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"Развитие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14712,9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5E68D3" w:rsidRDefault="00413CEC" w:rsidP="001A749C">
            <w:pPr>
              <w:keepLines/>
              <w:contextualSpacing/>
              <w:jc w:val="both"/>
              <w:rPr>
                <w:sz w:val="24"/>
                <w:szCs w:val="28"/>
              </w:rPr>
            </w:pPr>
            <w:r w:rsidRPr="005E68D3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5E68D3" w:rsidRDefault="00413CEC" w:rsidP="005E68D3">
            <w:pPr>
              <w:keepLines/>
              <w:contextualSpacing/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14712,9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обеспечению выплаты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пенсации части родительской платы за присмотр и уход за детьми, пос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щающими образовательные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зации, реализующие образовател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ную программу дошкольного 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0210260710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595254,9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0210260710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595254,9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полномочий по фина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совому обеспечению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гарантий реализации прав на получение общедоступного и бе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платного образования в 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пальных дошкольных и общеобраз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37237207,9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0210260860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37237207,9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межбюджетные трансферты на премирование дошкольных 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вательных организаций, внедря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щих инновационные образовател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ные программы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0210261890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0210261890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полномочий по фина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совому обеспечению получения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 в частных дошкольных и общеобразовательных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0210262460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155676,2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0210262460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155676,2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 популяризации ср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 детей и молодежи научно-образовательной, творческой и спортивной деятельности, выявл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талантливой молодежи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175260,8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3909,8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3909,8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Стипендии Президента Российской Федерации и Правительства Росси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 xml:space="preserve">ской Федерации для </w:t>
            </w:r>
            <w:proofErr w:type="gramStart"/>
            <w:r w:rsidRPr="003D324C">
              <w:rPr>
                <w:szCs w:val="28"/>
              </w:rPr>
              <w:t>обучающихся</w:t>
            </w:r>
            <w:proofErr w:type="gramEnd"/>
            <w:r w:rsidRPr="003D324C">
              <w:rPr>
                <w:szCs w:val="28"/>
              </w:rPr>
              <w:t xml:space="preserve"> по направлениям подготовки (сп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циальностям), соответствующим приоритетным направлениям моде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низации и технологического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экономики Российской Федер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0210338930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0210338930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D966B1" w:rsidRDefault="00413CEC" w:rsidP="001A749C">
            <w:pPr>
              <w:keepLines/>
              <w:contextualSpacing/>
              <w:jc w:val="both"/>
              <w:rPr>
                <w:szCs w:val="28"/>
                <w:lang w:val="en-US"/>
              </w:rPr>
            </w:pPr>
            <w:r w:rsidRPr="003D324C">
              <w:rPr>
                <w:szCs w:val="28"/>
              </w:rPr>
              <w:t>Стипендии администрации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дарского края имени академика </w:t>
            </w:r>
          </w:p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И.Т. Трубилина для наиболее од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ренных студентов учреждений вы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шего профессионального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Краснодарского края, дости</w:t>
            </w:r>
            <w:r w:rsidRPr="003D324C">
              <w:rPr>
                <w:szCs w:val="28"/>
              </w:rPr>
              <w:t>г</w:t>
            </w:r>
            <w:r w:rsidRPr="003D324C">
              <w:rPr>
                <w:szCs w:val="28"/>
              </w:rPr>
              <w:t>ших выдающихся творческих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зультатов в учебной, научной и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щественной деятельности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0210343060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0210343060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Стипендии Краснодарского края для талантливой молодежи, получающей профессиональное образование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0210343070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15442,0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0210343070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15442,0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"Развитие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152867,0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0210360600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152867,0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 по социальной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держке отдельных категорий обуч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ющихся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516127,5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Стипендии и другие выплаты </w:t>
            </w:r>
            <w:proofErr w:type="gramStart"/>
            <w:r w:rsidRPr="003D324C">
              <w:rPr>
                <w:szCs w:val="28"/>
              </w:rPr>
              <w:t>об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чающимся</w:t>
            </w:r>
            <w:proofErr w:type="gramEnd"/>
            <w:r w:rsidRPr="003D324C">
              <w:rPr>
                <w:szCs w:val="28"/>
              </w:rPr>
              <w:t xml:space="preserve"> за счет стипендиального фонда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402908,6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402908,6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Социальная поддержка студентов-инвалидов 1 и 2 групп инвалидн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сти, обучающихся в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образовательных организациях высшего образования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0210442020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0210442020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обеспечению льготным пит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нием учащихся из многодетных 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мей в муниципальных общеобраз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вательных организациях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0210462370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111172,7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0210462370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111172,7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инфраструктуры профе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сионального образования, обеспеч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вающей условия для обучения и подготовку кадров для современной экономики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4007731,8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3916813,6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3916813,6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90918,2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90918,2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востребованной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стемы оценки качества образования и образовательных результатов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257101,4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145601,7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124884,5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20505,8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5939,3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4369,1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частью 1 статьи 7 Федерал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ного закона от 29 декабря 2012 года № 273-ФЗ "Об образовании в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Федерации" полномочий Российской Федерации в сфере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0210659900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27290,4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0210659900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25234,5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0210659900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2055,9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полномочий по мат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риально-техническому обеспечению пунктов проведения экзаменов для государственной итоговой аттест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по образовательным програ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мам основного общего и среднего общего образования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0210662500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78270,0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0210662500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78270,0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системы образования Краснодарского края высококвал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фицированными кадрами, создание механизмов мотивации педагогов к повышению качества работы и 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прерывному профессиональному развитию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397935,0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158762,1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158762,1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образования"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5751,8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0210709130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12495,3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12495,3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администрации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лучшим педагогическим работникам дошкольных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тельных организаций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0210743030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0210743030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работникам образования по итогам краевых профессиональных конкурсов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0210743050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0210743050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0210750880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0210750880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мер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альной поддержки в виде компенс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расходов на оплату жилых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мещений, отопления и освещения педагогическим работникам мун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ципальных образовательных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заций, проживающим и работающим в сельских населенных пунктах,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бочих поселках (поселках городск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типа) на территории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202576,4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202576,4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02107R0880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02107R0880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и распространение стру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турных и технологических иннов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ций в профессиональном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нии, обеспечивающих высокую 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бильность современной экономики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0210800000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0210809020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0210809020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образования, науки и мол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дежной политики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119445,9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119445,9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108773,7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10451,3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науки и технологий через развитие фундаментальных и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кладных научных исследований, а также повышение качества кадров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потенциала науки и мобильности научно-педагогических кадров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0211000000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Гранты в области науки, культуры, искусства и средств массовой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0211010510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0211010510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администрации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в области науки, 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 и культуры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0211043040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0211043040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3.</w:t>
            </w:r>
          </w:p>
        </w:tc>
        <w:tc>
          <w:tcPr>
            <w:tcW w:w="4678" w:type="dxa"/>
            <w:hideMark/>
          </w:tcPr>
          <w:p w:rsidR="00BE3D99" w:rsidRPr="00D966B1" w:rsidRDefault="00BE3D99" w:rsidP="001A749C">
            <w:pPr>
              <w:keepLines/>
              <w:contextualSpacing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Государственная</w:t>
            </w:r>
            <w:r w:rsidRPr="00D966B1">
              <w:rPr>
                <w:b/>
                <w:bCs/>
                <w:szCs w:val="28"/>
              </w:rPr>
              <w:t xml:space="preserve"> </w:t>
            </w:r>
            <w:r w:rsidR="00413CEC" w:rsidRPr="003D324C">
              <w:rPr>
                <w:b/>
                <w:bCs/>
                <w:szCs w:val="28"/>
              </w:rPr>
              <w:t xml:space="preserve">программа Краснодарского края </w:t>
            </w:r>
          </w:p>
          <w:p w:rsidR="00413CEC" w:rsidRPr="003D324C" w:rsidRDefault="00413CEC" w:rsidP="001A749C">
            <w:pPr>
              <w:keepLines/>
              <w:contextualSpacing/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"Социальная поддержка граждан"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0300000000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35609721,5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13823399,0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Меры государственной поддержки лиц, замещавших государственные должности и должности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гражданской службы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218972,3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пенсии за выслугу лет 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цам, замещавшим должности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дарственной гражданской службы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201839,2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3044,2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198795,0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пособий отдельным катег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риям работников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4032,7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3971,8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Дополнительное материальное обе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печение лиц, замещавших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ственные должности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13100,4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0310141310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12902,8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ежегодных и еж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месячных денежных выплат отдел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ным категориям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2503752,3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Ежемесячные денежные выплаты ветеранам труда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2204100,0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38219,0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2165881,0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Ежемесячные денежные выплаты труженикам тыла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463,1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25236,9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Ежемесячные денежные выплаты реабилитированным лицам и лицам, признанным пострадавшими от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литических репрессий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118700,0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2097,7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116602,3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Ежегодная денежная выплата лицам, подвергшимся радиационным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действиям, и их семьям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16992,4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0310242060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16739,3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мочий Российской Федерации по предоставлению отдельных мер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циальной поддержки граждан,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вергшихся воздействию радиации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0310251370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138009,5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0310251370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0310251370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135724,3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государственного един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временного пособия и ежемесячной денежной компенсации гражданам при возникновении поствакцинал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ных осложнений в соответствии с Федеральным законом от 17 сентя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ря 1998 года №157-ФЗ "Об иммун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профилактике инфекционных боле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ней"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0310252400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0310252400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Меры социальной поддержки по оплате жилого помещения и комм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нальных услуг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8914523,1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оплату жилого пом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963754,0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14721,6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949032,4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жилого помещения и оплату комм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 xml:space="preserve">нальных услуг ветеранам труда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4186889,9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66255,3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4120634,6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жилого помещения и оплату комм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нальных услуг жертвам политич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ских репрессий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253836,9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4282,4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0310341120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249554,5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Оплата жилищно-коммунальных услуг отдельным категориям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 (инвалиды)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2892551,3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2856051,3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Оплата жилищно-коммунальных услуг отдельным категориям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 (граждане, подвергшиеся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действию радиации вследствие кат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строфы на Чернобыльской АЭС)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78261,8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77257,4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Оплата жилищно-коммунальных услуг отдельным категориям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 (ветераны)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537699,8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0310352530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529634,4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Социальная поддержка военносл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жащих, родителей и вдов военн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служащих, лиц рядового и начал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ствующего состава органов вну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ренних дел и сотрудников органов федеральной службы безопасности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29591,5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Ежемесячное пособие вдовам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Ежемесячное пособие родителям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гибших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11609,3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11424,6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Меры социальной поддержки инв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лидов боевых действий и членов 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мей военнослужащих, погибших при исполнении воинского долга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11787,2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0310441220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11613,0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денежной компенсации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дельным категориям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3578,5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адвокату, оказывающему юридическую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мощь бесплатно отдельным катег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риям граждан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0310510830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0310510830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0310510830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расходов, связанных с эксплуатацией транспортных средств, отдельным категориям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на обеспечение прот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зами, ортопедическими корригир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ющими изделиями, слуховыми а</w:t>
            </w:r>
            <w:r w:rsidRPr="003D324C">
              <w:rPr>
                <w:szCs w:val="28"/>
              </w:rPr>
              <w:t>п</w:t>
            </w:r>
            <w:r w:rsidRPr="003D324C">
              <w:rPr>
                <w:szCs w:val="28"/>
              </w:rPr>
              <w:t>паратами граждан, не имеющих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валидности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1964,3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0310541070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инвалидам компенсаций страховых премий по договорам обязательного страхования 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ской ответственности владельцев транспортных сре</w:t>
            </w:r>
            <w:proofErr w:type="gramStart"/>
            <w:r w:rsidRPr="003D324C">
              <w:rPr>
                <w:szCs w:val="28"/>
              </w:rPr>
              <w:t>дств в с</w:t>
            </w:r>
            <w:proofErr w:type="gramEnd"/>
            <w:r w:rsidRPr="003D324C">
              <w:rPr>
                <w:szCs w:val="28"/>
              </w:rPr>
              <w:t>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Федеральным законом от 25 апреля 2002 года № 40-ФЗ "Об об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зательном страховании гражданской ответственности владельцев тран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портных средств"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0310552800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0310552800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0310552800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затрат, связанных с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гребением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37908,4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пособие на погребение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Единовременная материальная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мощь на погребение </w:t>
            </w:r>
            <w:proofErr w:type="gramStart"/>
            <w:r w:rsidRPr="003D324C">
              <w:rPr>
                <w:szCs w:val="28"/>
              </w:rPr>
              <w:t>малоимущих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2274,6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затрат, связанных с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гребением реабилитированных лиц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0310641130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Меры социальной поддержки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дан, удостоенных почетного звания или наград Краснодарского края и Российской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337767,5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Ежемесячная денежная выплата Г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роям труда Кубани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60880,1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60144,8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Ежемесячная денежная выплата Г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роям Кубани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0310742090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Единовременная денежная выплата лицам, награжденным орденом "За выдающийся вклад в развитие к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банского казачества"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0310743120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0310743120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0310743120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переданного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мочия Российской Федерации по осуществлению ежегодной дене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ной выплаты лицам, награжденным нагрудным знаком "Почетный донор России"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0310752200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275569,6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0310752200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0310752200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275069,6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659840,3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пенс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онеров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148423,2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148423,2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тр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жеников тыла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вет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ранов труда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88494,3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88494,3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жертв политических репрессий, явля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щихся пенсионерами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6965,5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6965,5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детей из многодетных семей, обучающи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>ся в общеобразовательных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ральных льготников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367315,5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0310809500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367315,5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Расходы, связанные с изготовлением специальных проездных документов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0310811650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12596,2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0310811650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12596,2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Дополнительные меры социальной поддержки по оплате проезда на междугородном транспорте к месту реабилитации (туда и обратно)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валидов по зрению и лиц, сопрово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 xml:space="preserve">дающих инвалидов по зрению 1 </w:t>
            </w:r>
            <w:r w:rsidRPr="003D324C">
              <w:rPr>
                <w:szCs w:val="28"/>
              </w:rPr>
              <w:lastRenderedPageBreak/>
              <w:t>группы, при их сопровождении к месту реабилитации (туда и обратно) и от места реабилитации (туда и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ратно)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Пособие на оплату проезда в лече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ные учреждения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27735,2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0310841050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27279,2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государственной социал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помощи малоимущим семьям, малоимущим одиноко прожива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гражданам и малоимущим пе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сионерам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775914,4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социальная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мощь малоимущим семьям или 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лоимущим одиноко проживающим гражданам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0311041140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775914,4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0311041140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11737,9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0311041140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764176,5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жильем отдельных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тегорий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341550,7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полномочий по обеспечению жильем отдельных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тегорий граждан, установленных Федеральным законом от 12 января 1995 года  № 5-ФЗ "О ветеранах", в соответствии с Указом Президента Российской Федерации от 7 мая 2008 года № 714 "Об обеспечении жильем ветеранов Великой Отеч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ственной войны 1941—1945 годов"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0311151340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279195,1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0311151340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279195,1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полномочий по обеспечению жильем отдельных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тегорий граждан, установленных федеральными законами от 12 янв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0311151350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62355,6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0311151350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62355,6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Модернизация и развитие социал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ного обслуживания населения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7740531,4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профессионального образования и дополнительного профессионального образования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ботников государственных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15317,0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0320110200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15317,0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0320110200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0320110200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7493,0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0320110200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6224,0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1768E0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Материально</w:t>
            </w:r>
            <w:r w:rsidR="00413CEC" w:rsidRPr="003D324C">
              <w:rPr>
                <w:szCs w:val="28"/>
              </w:rPr>
              <w:t>-техническое и фина</w:t>
            </w:r>
            <w:r w:rsidR="00413CEC" w:rsidRPr="003D324C">
              <w:rPr>
                <w:szCs w:val="28"/>
              </w:rPr>
              <w:t>н</w:t>
            </w:r>
            <w:r w:rsidR="00413CEC" w:rsidRPr="003D324C">
              <w:rPr>
                <w:szCs w:val="28"/>
              </w:rPr>
              <w:t>совое обеспечение деятельности государственных учреждений, по</w:t>
            </w:r>
            <w:r w:rsidR="00413CEC" w:rsidRPr="003D324C">
              <w:rPr>
                <w:szCs w:val="28"/>
              </w:rPr>
              <w:t>д</w:t>
            </w:r>
            <w:r w:rsidR="00413CEC" w:rsidRPr="003D324C">
              <w:rPr>
                <w:szCs w:val="28"/>
              </w:rPr>
              <w:t>ведомственных министерству труда и социального развития Краснода</w:t>
            </w:r>
            <w:r w:rsidR="00413CEC" w:rsidRPr="003D324C">
              <w:rPr>
                <w:szCs w:val="28"/>
              </w:rPr>
              <w:t>р</w:t>
            </w:r>
            <w:r w:rsidR="00413CEC"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7646215,8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7567603,7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297905,2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50649,6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7218218,9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55405,5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54405,5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23206,6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0320211390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23206,6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потребностей граждан пожилых возрастов, инвалидов, включая детей-инвалидов в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альном обслуживании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78998,6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"Социальная поддержка граждан"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0320309220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44598,6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0320309220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0320309220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43898,6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lastRenderedPageBreak/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0320311580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социальной поддержки семьи и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12600477,7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государственных учреждений социального обслуживания и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учреждений, 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ществляющих деятельность в сфере семейной политики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2192855,6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2137711,1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1393528,6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330944,8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1657,9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380885,1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30694,7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12750,0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Стипендии и другие выплаты </w:t>
            </w:r>
            <w:proofErr w:type="gramStart"/>
            <w:r w:rsidRPr="003D324C">
              <w:rPr>
                <w:szCs w:val="28"/>
              </w:rPr>
              <w:t>об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чающимся</w:t>
            </w:r>
            <w:proofErr w:type="gramEnd"/>
            <w:r w:rsidRPr="003D324C">
              <w:rPr>
                <w:szCs w:val="28"/>
              </w:rPr>
              <w:t xml:space="preserve"> за счет стипендиального фонда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5675,1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3292,9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2382,2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4491,9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4305,0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мер государственной поддержки в связи с беременностью и родами, а также гражданам, им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ющим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6321647,2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детей первых шести месяцев жизни из малоимущих 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мей, находящихся на смешанном и искусственном вскармливании, по</w:t>
            </w:r>
            <w:r w:rsidRPr="003D324C">
              <w:rPr>
                <w:szCs w:val="28"/>
              </w:rPr>
              <w:t>л</w:t>
            </w:r>
            <w:r w:rsidRPr="003D324C">
              <w:rPr>
                <w:szCs w:val="28"/>
              </w:rPr>
              <w:t>ноценным питанием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0330212490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0330212490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Ежемесячное пособие на ребенка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917000,0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916941,8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на полноценное пит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беременным женщинам, корм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щим матерям, а также детям в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расте до трех лет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307434,2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4584,2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0330241080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302850,0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Ежемесячная денежная выплата, назначаемая в случае рождения тр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тьего ребенка или последующих 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тей до достижения ребенком возра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та трех лет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0330242100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2036000,0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0330242100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30054,1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0330242100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2005945,9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собия на ребенка военнослужащего, проходящего военную службу по </w:t>
            </w:r>
            <w:r w:rsidRPr="003D324C">
              <w:rPr>
                <w:szCs w:val="28"/>
              </w:rPr>
              <w:lastRenderedPageBreak/>
              <w:t>призыву, в соответствии с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ральным законом от 19 мая 1995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 № 81-ФЗ "О государственных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собиях гражданам, имеющим детей"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862A41" w:rsidRPr="00372E83" w:rsidRDefault="00862A41" w:rsidP="005E68D3">
            <w:pPr>
              <w:keepLines/>
              <w:contextualSpacing/>
              <w:jc w:val="center"/>
              <w:rPr>
                <w:szCs w:val="28"/>
              </w:rPr>
            </w:pPr>
          </w:p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0330252700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862A41" w:rsidRDefault="00862A41" w:rsidP="005E68D3">
            <w:pPr>
              <w:keepLines/>
              <w:contextualSpacing/>
              <w:jc w:val="right"/>
              <w:rPr>
                <w:szCs w:val="28"/>
                <w:lang w:val="en-US"/>
              </w:rPr>
            </w:pPr>
          </w:p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33279,4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0330252700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0330252700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33273,4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ежемесячного пособия по уходу за ребенком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2533622,3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 w:rsidP="005E68D3">
            <w:pPr>
              <w:keepLines/>
              <w:contextualSpacing/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keepLines/>
              <w:contextualSpacing/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 w:rsidP="005E68D3">
            <w:pPr>
              <w:keepLines/>
              <w:contextualSpacing/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2533494,3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единовременного пособия при рождении ребенка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244695,2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244681,2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единовременного пособия женщинам, вставшим на учет в 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дицинских организациях в ранние сроки беременности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пособия по беременности и родам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0330253870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Единовременные и ежегодные 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нежные выплаты семьям с детьми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891169,4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Мероприятия, связанные с изгото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лением медалей Краснодарского края "Родительская доблесть" и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ганизацией награждения ими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0330310330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0330310330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Единовременное денежное поощр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 xml:space="preserve">ние </w:t>
            </w:r>
            <w:proofErr w:type="gramStart"/>
            <w:r w:rsidRPr="003D324C">
              <w:rPr>
                <w:szCs w:val="28"/>
              </w:rPr>
              <w:t>награжденным</w:t>
            </w:r>
            <w:proofErr w:type="gramEnd"/>
            <w:r w:rsidRPr="003D324C">
              <w:rPr>
                <w:szCs w:val="28"/>
              </w:rPr>
              <w:t xml:space="preserve"> медалями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 "Родительская до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лесть"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0330310840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0330310840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Единовременное денежное пособие при усыновлении (удочерении)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бенка, имеющего гражданство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96729,5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1429,5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Краевой материнский (семейный) капитал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205488,0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3102,1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0330341260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202385,9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Ежегодная денежная выплата мн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годетным семьям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0330342070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550308,3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0330342070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0330342070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542160,4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единовременного пособия при всех формах устройства детей, лишенных родительского попеч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ния, в семью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0330352600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37921,6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0330352600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37921,6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ления переданных органам местного самоуправления отдельных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полномочий, направле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на социальную поддержку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3193943,1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ежемеся</w:t>
            </w:r>
            <w:r w:rsidRPr="003D324C">
              <w:rPr>
                <w:szCs w:val="28"/>
              </w:rPr>
              <w:t>ч</w:t>
            </w:r>
            <w:r w:rsidRPr="003D324C">
              <w:rPr>
                <w:szCs w:val="28"/>
              </w:rPr>
              <w:t>ных денежных выплат на содерж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детей-сирот и детей, оставшихся без попечения родителей, наход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щихся под опекой (попечител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ством) или переданных на воспит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в приемные семьи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0330460670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1657379,5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0330460670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1657379,5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обеспечению выплаты еж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месячного вознаграждения, прич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тающегося приемным родителям за оказание услуг по воспитанию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емных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1109079,1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1109079,1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выплате 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родителей, находящихся под опекой (попечительством) или на воспитании в приемных семьях (за исключением детей, обучающихся в федеральных образовательных орг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низациях)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21806,1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21806,1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ежемеся</w:t>
            </w:r>
            <w:r w:rsidRPr="003D324C">
              <w:rPr>
                <w:szCs w:val="28"/>
              </w:rPr>
              <w:t>ч</w:t>
            </w:r>
            <w:r w:rsidRPr="003D324C">
              <w:rPr>
                <w:szCs w:val="28"/>
              </w:rPr>
              <w:t>ных денежных выплат на содерж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детей-сирот и детей, оставшихся без попечения родителей, переда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на патронатное воспитание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26397,6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26397,6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обеспечению выплаты еж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месячного вознаграждения, прич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тающегося патронатным воспитат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лям за оказание услуг по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лению патронатного воспитания,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циального патроната и </w:t>
            </w:r>
            <w:proofErr w:type="spellStart"/>
            <w:r w:rsidRPr="003D324C">
              <w:rPr>
                <w:szCs w:val="28"/>
              </w:rPr>
              <w:t>постинте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натного</w:t>
            </w:r>
            <w:proofErr w:type="spellEnd"/>
            <w:r w:rsidRPr="003D324C">
              <w:rPr>
                <w:szCs w:val="28"/>
              </w:rPr>
              <w:t xml:space="preserve"> сопровождения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32202,7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32202,7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организации и осуществл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нию деятельности по опеке и поп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чительству в отношении несове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шеннолетних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215940,0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215940,0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созданию и организации де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тельности комиссий по делам нес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вершеннолетних и защите их прав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0330460890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108856,5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0330460890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108856,5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организации оздоровления и отдыха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22281,6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0330460900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22281,6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профилактике бе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надзорности и правонарушений несовершеннолетних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пунктом 3 статьи 25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24 июня 1999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 № 120-ФЗ "Об основах системы профилактики безнадзорности и правонарушений несовершенноле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них" полномочий Российской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рации по осуществлению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сти, связанной с перевозкой между субъектами Российской Федерации, а также в пределах территорий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 - участников Содружества Независимых Государств несове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шеннолетних, самовольно ушедших из семей, организаций</w:t>
            </w:r>
            <w:proofErr w:type="gramEnd"/>
            <w:r w:rsidRPr="003D324C">
              <w:rPr>
                <w:szCs w:val="28"/>
              </w:rPr>
              <w:t xml:space="preserve"> для детей-сирот и детей, оставшихся без поп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0330559400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lastRenderedPageBreak/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0330559400</w:t>
            </w:r>
          </w:p>
        </w:tc>
        <w:tc>
          <w:tcPr>
            <w:tcW w:w="708" w:type="dxa"/>
            <w:vAlign w:val="bottom"/>
            <w:hideMark/>
          </w:tcPr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862A41" w:rsidRDefault="00862A41">
            <w:pPr>
              <w:jc w:val="center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0330559400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 ориентированных некомме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ческих организаций в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финансовой поддержки социально ориентированным 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коммерческим организациям при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ализации ими собственных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ственно полезных программ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социально ориентир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ванных некоммерческих организ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ций и содействие развитию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данского общества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0340110300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0340110300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"Социальная поддержка граждан"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1428573,4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труда и социального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1428573,4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1428573,4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1209648,1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211289,3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0350900190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0400000000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93097,9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"Доступная среда"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93097,9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уровня доступности приоритетных объектов и услуг в приоритетных сферах жизнеде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тельности инвалидов и других 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ломобильных групп населения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75991,3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го края "Доступная среда"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го края "Доступная среда"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0410161050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7813,0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0410161050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7813,0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государственной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граммы Российской Федерации "Д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ступная среда" на 2011—2020 годы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68080,3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10831,9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45046,3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04101R0270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12202,1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уровня доступности и качества социальной интеграции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валидов в общество в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5348,1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го края "Доступная среда"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государственной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граммы Российской Федерации "Д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ступная среда" на 2011—2020 годы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04102R0270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Преодоление социальной разобще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ности в обществе и формирование позитивного отношения к пробл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lastRenderedPageBreak/>
              <w:t>мам инвалидов и к проблеме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доступной среды жизнеде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тельности для инвалидов и других маломобильных групп населения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2672,1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го края "Доступная среда"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0410311490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2672,1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0410311490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2672,1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качества жизни инвал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дов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9086,4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социальной поддержки и реабилитационной помощи инвал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дам и отдельным категориям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 xml:space="preserve">дан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0410409180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6210,5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0410409180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6210,5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в области культуры для людей с ограниче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ными возможностями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0410411430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0410411430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го края "Доступная среда"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480,2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0410411490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480,2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Ежегодные именные премии главы администрации (губернатора)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 для людей с огр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ниченными возможностями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0410442190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1619,6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0410442190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1619,6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5.</w:t>
            </w:r>
          </w:p>
        </w:tc>
        <w:tc>
          <w:tcPr>
            <w:tcW w:w="4678" w:type="dxa"/>
            <w:hideMark/>
          </w:tcPr>
          <w:p w:rsidR="00BE3D99" w:rsidRPr="00D966B1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Государственная программа Краснодарского края </w:t>
            </w:r>
          </w:p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0500000000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1760332,8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1760332,8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Снижение семейного неблагопол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чия, социально-средовая реабилит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ция и адаптация подростков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7858,3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1533,3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Единовременные премии многоде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 матерям, награжденным Поче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 дипломом главы администр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(губернатора) Краснодарского края многодетным матерям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0510141180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0510141180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профилактики безна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зорности и беспризорности в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4246,1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0510210400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4246,1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0510210400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0510210400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2010,7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Всесторонняя поддержка семей, воспитывающих детей-инвалидов и детей с ограниченными возможн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стями здоровья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14031,7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13531,7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1187,7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0510360590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0510360590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детей-сирот и детей, оставшихся без поп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родителей, а также лиц из их числа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701708,1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6967,4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6807,4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ализированных жилых помещений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0510450820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171704,1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0510450820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171704,1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выплате единовременного пособия детям-сиротам и детям, оставшимся без попечения родит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лей, и лицам из их числа на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ственную регистрацию права со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0510460580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0510460580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выявлению обстоятельств, свидетельствующих о необходим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оказания детям-сиротам и детям, оставшимся без попечения родит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лей, лицам из числа детей-сирот и детей, оставшихся без попечения родителей, содействия в преодол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нии трудной жизненной ситуации, и осуществлению контроля за испол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зованием детьми-сиротами и детьми, оставшимися без попечения родит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lastRenderedPageBreak/>
              <w:t>лей, лицами из числа детей-сирот и детей, оставшихся без попечения родителей, предоставленных им</w:t>
            </w:r>
            <w:proofErr w:type="gramEnd"/>
            <w:r w:rsidRPr="003D324C">
              <w:rPr>
                <w:szCs w:val="28"/>
              </w:rPr>
              <w:t xml:space="preserve">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лых помещений специализированн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жилищного фонда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0510462340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22839,0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0510462340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22839,0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жилых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мещений детям-сиротам и детям, оставшимся без попечения родит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05104R0820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05104R0820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условий для выявления и развития талантливых детей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18748,7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0510510400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17348,7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0510510400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17348,7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ежегодных премий адм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нистрации Краснодарского края одаренным школьникам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0510543150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0510543150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1013451,9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850949,7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775205,3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47735,2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0510610400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"Дети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0510660590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160375,0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0510660590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160375,0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организации подвоза детей-сирот и детей, оставшихся без поп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родителей, находящихся под опекой (попечительством), в прие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ных или патронатных семьях (в том числе кровных детей), к месту отд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ха и обратно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0510660840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2127,2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0510660840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2127,2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6.</w:t>
            </w:r>
          </w:p>
        </w:tc>
        <w:tc>
          <w:tcPr>
            <w:tcW w:w="4678" w:type="dxa"/>
            <w:hideMark/>
          </w:tcPr>
          <w:p w:rsidR="00BE3D99" w:rsidRPr="00D966B1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Государственная программа Краснодарского края </w:t>
            </w:r>
          </w:p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"Комплексное и устойчивое ра</w:t>
            </w:r>
            <w:r w:rsidRPr="003D324C">
              <w:rPr>
                <w:b/>
                <w:bCs/>
                <w:szCs w:val="28"/>
              </w:rPr>
              <w:t>з</w:t>
            </w:r>
            <w:r w:rsidRPr="003D324C">
              <w:rPr>
                <w:b/>
                <w:bCs/>
                <w:szCs w:val="28"/>
              </w:rPr>
              <w:t>витие Краснодарского края в сф</w:t>
            </w:r>
            <w:r w:rsidRPr="003D324C">
              <w:rPr>
                <w:b/>
                <w:bCs/>
                <w:szCs w:val="28"/>
              </w:rPr>
              <w:t>е</w:t>
            </w:r>
            <w:r w:rsidRPr="003D324C">
              <w:rPr>
                <w:b/>
                <w:bCs/>
                <w:szCs w:val="28"/>
              </w:rPr>
              <w:t>ре строительства и архитектуры"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1077108,2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Жилище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541599,7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развития ма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 xml:space="preserve">сового строительства жилья, в том числе жилья </w:t>
            </w:r>
            <w:proofErr w:type="spellStart"/>
            <w:r w:rsidRPr="003D324C">
              <w:rPr>
                <w:szCs w:val="28"/>
              </w:rPr>
              <w:t>экономкласса</w:t>
            </w:r>
            <w:proofErr w:type="spell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177960,1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возмещение затрат (ч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сти затрат) на уплату процентов по банковским кредитам, полученным юридическими лицами, в том числе жилищными и жилищно-строительными кооперативами, на строительство жилья, в том числе малоэтажного и (или) </w:t>
            </w:r>
            <w:proofErr w:type="spellStart"/>
            <w:r w:rsidRPr="003D324C">
              <w:rPr>
                <w:szCs w:val="28"/>
              </w:rPr>
              <w:t>экономкласса</w:t>
            </w:r>
            <w:proofErr w:type="spell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0610210180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0610210180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Субсидии на создание условий для развития жилищного строительства, в том числе жилья </w:t>
            </w:r>
            <w:proofErr w:type="spellStart"/>
            <w:r w:rsidRPr="003D324C">
              <w:rPr>
                <w:szCs w:val="28"/>
              </w:rPr>
              <w:t>экономкласса</w:t>
            </w:r>
            <w:proofErr w:type="spellEnd"/>
            <w:r w:rsidRPr="003D324C">
              <w:rPr>
                <w:szCs w:val="28"/>
              </w:rPr>
              <w:t>, а также обеспечения земельных участков инженерной и социальной инфраструктурой, в том числе для семей, имеющих трех и более детей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0610262450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176678,6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0610262450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176678,6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жильем граждан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категорий, определенных законодательством Российской Ф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дерации 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137884,6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мер социальной поддержки по обеспечению жильем спасателей профессиональных ав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рийно-спасательных служб, профе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сиональных аварийно-спасательных формирований Краснодарского края и проживающих совместно с ними членов семей и семей погибших сп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сателей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0610310170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6324,8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0610310170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6324,8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жильем граждан, ув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0610354850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131559,8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0610354850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131559,8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развития ип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течного жилищного кредитования и </w:t>
            </w:r>
            <w:proofErr w:type="spellStart"/>
            <w:r w:rsidRPr="003D324C">
              <w:rPr>
                <w:szCs w:val="28"/>
              </w:rPr>
              <w:t>ипотечно</w:t>
            </w:r>
            <w:proofErr w:type="spellEnd"/>
            <w:r w:rsidRPr="003D324C">
              <w:rPr>
                <w:szCs w:val="28"/>
              </w:rPr>
              <w:t>-накопительной системы, реализация механизмов бюджетной поддержки отдельных категорий граждан, нуждающихся в улучш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нии жилищных условий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225755,0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Социальные выплаты физическим лицам на оплату первоначального взноса при получении ипотечного жилищного кредита или займа на приобретение жилого помещения во вновь возводимых (возведенных) многоквартирных домах или на строительство индивидуального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лого дома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0610410150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89945,0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0610410150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89945,0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Социальные выплаты гражданам, открывающим вклады (счета) в кр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дитных организациях с целью накопления сре</w:t>
            </w:r>
            <w:proofErr w:type="gramStart"/>
            <w:r w:rsidRPr="003D324C">
              <w:rPr>
                <w:szCs w:val="28"/>
              </w:rPr>
              <w:t>дств дл</w:t>
            </w:r>
            <w:proofErr w:type="gramEnd"/>
            <w:r w:rsidRPr="003D324C">
              <w:rPr>
                <w:szCs w:val="28"/>
              </w:rPr>
              <w:t>я улучшения жилищных условий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0610410210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0610410210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подпрограммы "Обе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печение жильем молодых семей" федеральной целевой программы "Жилище" на 2015—2020 годы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06104R0200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06104R0200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535508,5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подв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домственных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275587,0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275587,0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91046,1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169398,0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12945,0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2197,9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устойчивости основных объектов здравоохранения в сейсм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ческих районах Краснодарского края (строительство)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0620311580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0620311580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строительства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127317,5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127317,5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92954,5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34167,7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по архитектуре и градостро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тельству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0621000000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131504,0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131504,0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94122,0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37132,0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0621000190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0800000000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1444407,8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политики содействия 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нятости населения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1444407,8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Содействие трудоустройству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 и обеспечению работодателей рабочей силой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69862,6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ярмарок вакансий и учебных рабочих мест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Информирование о положении на рынке труда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проведения оплачив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емых общественных работ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5824,9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5738,0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Содействие </w:t>
            </w:r>
            <w:proofErr w:type="spellStart"/>
            <w:r w:rsidRPr="003D324C">
              <w:rPr>
                <w:szCs w:val="28"/>
              </w:rPr>
              <w:t>самозанятости</w:t>
            </w:r>
            <w:proofErr w:type="spellEnd"/>
            <w:r w:rsidRPr="003D324C">
              <w:rPr>
                <w:szCs w:val="28"/>
              </w:rPr>
              <w:t xml:space="preserve"> безр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ботных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0810109670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Содействие безработным гражданам в переезде и безработным гражданам и членам их семей в переселении в другую местность для трудоустро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ства по направлению органов слу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бы занятости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0810109720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затрат работодателей на оборудование (оснащение)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мест для трудоустройства нез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нятых инвалидов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0810112440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1744,6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0810112440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1744,6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временного труд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устройства несовершеннолетних граждан в возрасте от 14 до 18 лет в свободное от учебы время, безр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ботных граждан, испытывающих трудности в поиске работы, безр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ботных граждан в возрасте от 18 до 20 лет, имеющих среднее професс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ональное образование и ищущих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боту впервые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0810112450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18604,7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0810112450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0810112450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18326,0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Содействие развитию кадрового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тенциала, повышению конкурент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способности безработных и ищущих работу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61000,6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Профессиональное обучение и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полнительное профессиональное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разование женщин в период отпуска по уходу за ребенком до достижения им возраста трех лет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2896,8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Социальная адаптация безработных граждан на рынке труда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269,3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Профессиональное обучение и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полнительное профессиональное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разование безработных граждан, включая обучение в другой местн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53639,5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53635,0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фессионального обучения и получ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дополнительного професси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нального образования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1665,0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0810209700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1665,0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Профессиональное обучение и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полнительное профессиональное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разование  незанятых граждан, кот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рым в соответствии с законодател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ством Российской Федерации назн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чена страховая пенсия по старости  и которые стремятся возобновить тр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довую деятельность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0810211380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0810211380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Психологическая поддержка безр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ботных граждан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0810212420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0810212420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реализации права граждан на защиту от безработицы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804017,7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выплаты пособия по безработице детям-сиротам, детям, оставшимся без попечения родит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0810341190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0810341190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0810341190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0810352900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803017,7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0810352900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3851,8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0810352900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769165,9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0810352900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 министе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ству труда и социального развития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509526,9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507526,9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442819,9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60507,0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0810409020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"Обеспеч</w:t>
            </w:r>
            <w:r w:rsidRPr="003D324C">
              <w:rPr>
                <w:b/>
                <w:bCs/>
                <w:szCs w:val="28"/>
              </w:rPr>
              <w:t>е</w:t>
            </w:r>
            <w:r w:rsidRPr="003D324C">
              <w:rPr>
                <w:b/>
                <w:bCs/>
                <w:szCs w:val="28"/>
              </w:rPr>
              <w:t>ние безопасности населения"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0900000000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2384676,8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предупреждению и ликвидации чрезвычайных ситу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ций, стихийных бедствий и их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следствий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894122,5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осуществление мер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приятий по гражданской обороне, защите населения и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22094,8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мероприятия по пред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преждению и ликвидации чрезв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чайных ситуаций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0910160060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22094,8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0910160060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22094,8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эффективного функц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онирования системы управления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лами и средствами гражданской </w:t>
            </w:r>
            <w:r w:rsidRPr="003D324C">
              <w:rPr>
                <w:szCs w:val="28"/>
              </w:rPr>
              <w:lastRenderedPageBreak/>
              <w:t>обороны, защиты населения и 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риторий от чрезвычайных ситуаций, обеспечения пожарной безопасности</w:t>
            </w:r>
          </w:p>
        </w:tc>
        <w:tc>
          <w:tcPr>
            <w:tcW w:w="1843" w:type="dxa"/>
            <w:vAlign w:val="bottom"/>
            <w:hideMark/>
          </w:tcPr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862A41" w:rsidRPr="00372E83" w:rsidRDefault="00862A41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862A41" w:rsidRDefault="00862A41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157259,0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157259,0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99395,7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56575,3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авари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но-спасательных и других неотло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ных работ при чрезвычайных ситу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556566,0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555566,0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498204,0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53062,0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Пособия лицам, являвшимся спас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телями профессиональных авари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но-спасательных служб (формир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ваний), получившим телесные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вреждения, исключающие возмо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ность дальнейшей работы в качестве спасателей, а также семьям и ижд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венцам спасателей, погибших (умерших) в связи с исполнением ими обязанностей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0910341230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0910341230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Создание, хранение и содержание в целях гражданской обороны запасов материально-технических, прод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вольственных, медицинских и иных ресурсов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Подготовка населения и организ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ций к действиям в чрезвычайной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туации в мирное и военное время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0910410550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0910410550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гражданской обороны и чрезвычайных ситуаций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122340,7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122340,7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97580,7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24631,0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Пожарная безопасность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562046,2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развития материально-технической базы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разделений противопожарной слу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бы и их оснащение новыми сре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ствами спасения и пожаротушения, обнаружения пожаров и оповещения населения Краснодарского края, в том числе социальная защита рабо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ников противопожарной службы Краснодарского края и членов их семей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116332,2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пожарной безопа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113332,2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862A41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862A41" w:rsidRDefault="00413CEC" w:rsidP="001A749C">
            <w:pPr>
              <w:jc w:val="both"/>
              <w:rPr>
                <w:sz w:val="24"/>
                <w:szCs w:val="28"/>
              </w:rPr>
            </w:pPr>
            <w:r w:rsidRPr="00862A41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862A41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862A41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862A41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47745,0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65587,2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Пособия членам семьи погибшего (умершего) работника противоп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жарной службы в случае гибели (смерти) работника противопожа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ной службы, наступившей при 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полнении им служебных обязанн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стей, либо его смерти, наступившей вследствие увечья (ранения, травмы, контузии), либо заболевания, пол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ченных им при исполнении служе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ных обязанностей до истечения 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ного года со дня увольнения из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тивопожарной службы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0920141240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0920141240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по совершенствованию прот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вопожарной защиты населения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445714,0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342307,0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296068,9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41115,1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5123,0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пожарной безопа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103407,0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0920210280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101898,9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Снижение рисков и смягчение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следствий чрезвычайных ситуаций природного и техногенного характ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81418,4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мероприятий по сво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временному оповещению и инфо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мированию населения об угрозе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никновения чрезвычайных ситуаций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81418,4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Снижение рисков и смягчение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следствий чрезвычайных ситуаций природного и техногенного характ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0930110570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81418,4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0930110570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81418,4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Укрепление правопорядка, проф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лактика правонарушений, усиление борьбы с преступностью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22362,2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эффективности мер, направленных на обеспечение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ственной безопасности, укрепление правопорядка и профилактику пр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вонарушений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22362,2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укреплению прав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порядка, профилактике правонар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шений, усилению борьбы с престу</w:t>
            </w:r>
            <w:r w:rsidRPr="003D324C">
              <w:rPr>
                <w:szCs w:val="28"/>
              </w:rPr>
              <w:t>п</w:t>
            </w:r>
            <w:r w:rsidRPr="003D324C">
              <w:rPr>
                <w:szCs w:val="28"/>
              </w:rPr>
              <w:t xml:space="preserve">ностью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0940109560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21862,2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0940109560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21052,2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0940109560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денежного вознаграждения гражданам за добровольную сдачу незаконно хранящихся у них ор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жия, боеприпасов, взрывчатых в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ществ и взрывных устройств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0940144970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0940144970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Профилактика терроризма в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74091,6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инженерно-технической защищенности социально значимых объектов, а также информационно-пропагандистское сопровождение антитеррористической деятельности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74091,6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профилактике 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роризма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0950110110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31156,0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0950110110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0950110110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23956,0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профилактику терр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ризма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0950160460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27678,0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0950160460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27678,0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0950160480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15257,6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0950160480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15257,6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Система комплексного обеспечения безопасности </w:t>
            </w:r>
            <w:r w:rsidRPr="003D324C">
              <w:rPr>
                <w:szCs w:val="28"/>
              </w:rPr>
              <w:br/>
              <w:t>жизнедеятельности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719935,9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мероприятий по внедрению и развитию информац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онно-коммуникационных технол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гий в рамках предупреждения сит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аций, которые могут привести к нарушению функционирования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стем жизнеобеспечения населения, и ликвидации их последствий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719935,9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564985,2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564985,2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системы комплексного обеспечения безопасности жизнед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ятельности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0960110590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0960110590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создание системы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 xml:space="preserve">плексного обеспечения безопасности жизнедеятельности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0960160250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14950,7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0960160250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14950,7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Противодействие коррупции в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0970000000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мероприятий по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вышению эффективности системы противодействия коррупции в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0970100000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социологических иссл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дований для осуществления монит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ринга восприятия уровня коррупции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0970109160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0970109160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безопасности дорожн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движения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</w:t>
            </w:r>
            <w:proofErr w:type="gramStart"/>
            <w:r w:rsidRPr="003D324C">
              <w:rPr>
                <w:szCs w:val="28"/>
              </w:rPr>
              <w:t>системы предупреждения опасного поведения участников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рожного движения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подготовки и перепо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готовки водителей транспортных средств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0980112720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0980112720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безопасного участия детей в дорожном движении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0980212730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0980212730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осуществление мер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приятий по предупреждению де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ского дорожного транспортного травматизма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0980262470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24909,0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0980262470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24909,0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1000000000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3738190,6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культуры"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3738190,6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муниципальных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культуры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укрепление матери</w:t>
            </w:r>
            <w:r w:rsidR="001768E0" w:rsidRPr="003D324C">
              <w:rPr>
                <w:szCs w:val="28"/>
              </w:rPr>
              <w:t>ал</w:t>
            </w:r>
            <w:r w:rsidR="001768E0" w:rsidRPr="003D324C">
              <w:rPr>
                <w:szCs w:val="28"/>
              </w:rPr>
              <w:t>ь</w:t>
            </w:r>
            <w:r w:rsidR="001768E0" w:rsidRPr="003D324C">
              <w:rPr>
                <w:szCs w:val="28"/>
              </w:rPr>
              <w:t>но</w:t>
            </w:r>
            <w:r w:rsidRPr="003D324C">
              <w:rPr>
                <w:szCs w:val="28"/>
              </w:rPr>
              <w:t>-технической базы, технического оснащения муниципальных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культуры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1010260640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1010260640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Культура Кубани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33400,6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конку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сов, акций, направленных на созд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и поддержку государственных музеев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научно - методическ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го, информационного обеспечения отрасли культуры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Организация, проведение и участие в кинофестивалях, конкурсах, тво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ческих встречах, направленных на развитие кинематографии и попул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ризацию киноискусства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библиотечного обсл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живания населения, комплектование и обеспечение сохранности библи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течных фондов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1010309780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Организация, проведение и участие в конкурсах, фестивалях, концертах, выставках, приемах, конференциях, форумах, акциях, праздниках, сем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нарах, экспедициях в рамках их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ганизации и поддержки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23549,6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13213,4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10336,2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414ECB" w:rsidRDefault="00413CEC" w:rsidP="001A749C">
            <w:pPr>
              <w:jc w:val="both"/>
              <w:rPr>
                <w:sz w:val="24"/>
                <w:szCs w:val="28"/>
              </w:rPr>
            </w:pPr>
            <w:r w:rsidRPr="00414ECB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финансовой поддержки социально ориентированным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ственным объединениям в области культуры и искусства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1010309821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1010309821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администрации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в области науки, 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 и культуры деятелям культ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D966B1" w:rsidRDefault="00413CEC" w:rsidP="001A749C">
            <w:pPr>
              <w:jc w:val="both"/>
              <w:rPr>
                <w:szCs w:val="28"/>
                <w:lang w:val="en-US"/>
              </w:rPr>
            </w:pPr>
            <w:r w:rsidRPr="003D324C">
              <w:rPr>
                <w:szCs w:val="28"/>
              </w:rPr>
              <w:t xml:space="preserve">Ежегодная премия администрации Краснодарского края имени </w:t>
            </w:r>
          </w:p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Е.Ф. Степановой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1010309824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1010309824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администрации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в области вокально-хорового искусства имени Г.Ф.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номаренко деятелям музыкального искусства, внесшим значительный вклад в развитие культуры Кубани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1010309825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1010309825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главы администрации (г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бернатора) Краснодарского края в области театрального искусства имени народного артиста СССР, л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уреата Государственной премии РСФСР М.А. Куликовского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1010309826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1010309826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Ежемесячные творческие стипендии писателям Краснодарского края, нуждающимся в материальной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держке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1010342170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1010342170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Ежемесячные стипендии админ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страции Краснодарского края для одаренных учащихся и студентов образовательных учреждений кул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туры и искусства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1010343270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1010343270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Комплектование книжных фондов библиотек муниципальных образ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ваний и государственных библиотек городов Москвы и Санкт-Петербурга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1010351440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1864,0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1010351440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1864,0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Подключение общедоступных би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лиотек Российской Федерации к 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ти "Интернет" и развитие системы библиотечного дела с учетом задачи расширения информационных те</w:t>
            </w:r>
            <w:r w:rsidRPr="003D324C">
              <w:rPr>
                <w:szCs w:val="28"/>
              </w:rPr>
              <w:t>х</w:t>
            </w:r>
            <w:r w:rsidRPr="003D324C">
              <w:rPr>
                <w:szCs w:val="28"/>
              </w:rPr>
              <w:t>нологий и оцифровки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1010351460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2034,0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1010351460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2034,0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пальных учреждений культуры и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здание условий для организации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суга и обеспечения жителей посел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услугами организаций культуры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1010360560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1010360560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Кадровое обеспечение сферы кул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туры и искусства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1700336,7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профессионального образования и дополнительного профессионального образования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ботников государственных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культуры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1010409900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1621,6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1010409900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1621,6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компенсационных выплат работникам государственных учреждений культуры, искусства и кинематографии Краснодарского края, связанных с возмещением 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ходов по оплате жилых помещений по договорам найма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1010412170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1010412170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Краснодарского края в целях выполнения указов Президента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1684215,1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1010460120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1684215,1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деятельности государственных учреждений отра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ли "Культура, искусство и кинемат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графия" по предоставлению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 xml:space="preserve">дарственных услуг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1875407,3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1839912,1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31766,9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11437,4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1796657,1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19966,4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19966,4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Стипендии и другие выплаты </w:t>
            </w:r>
            <w:proofErr w:type="gramStart"/>
            <w:r w:rsidRPr="003D324C">
              <w:rPr>
                <w:szCs w:val="28"/>
              </w:rPr>
              <w:t>об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чающимся</w:t>
            </w:r>
            <w:proofErr w:type="gramEnd"/>
            <w:r w:rsidRPr="003D324C">
              <w:rPr>
                <w:szCs w:val="28"/>
              </w:rPr>
              <w:t xml:space="preserve"> за счет стипендиального фонда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8787,5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1010511350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8787,5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компенсационных выплат на возмещение расходов по оплате жилья, отопления и освещ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1010511390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мер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альной поддержки в виде компенс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расходов на оплату жилых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мещений, отопления и освещения педагогическим работникам мун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ципальных образовательных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заций, проживающим и работающим в сельских населенных пунктах,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бочих поселках (поселках городск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типа) на территории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6511,6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1010560820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6511,6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культуры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67046,0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67046,0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414ECB" w:rsidRDefault="00413CEC" w:rsidP="001A749C">
            <w:pPr>
              <w:jc w:val="both"/>
              <w:rPr>
                <w:sz w:val="24"/>
                <w:szCs w:val="28"/>
              </w:rPr>
            </w:pPr>
            <w:r w:rsidRPr="00414ECB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414ECB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50130,0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16391,5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10.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"Охрана окружающей среды, воспроизво</w:t>
            </w:r>
            <w:r w:rsidRPr="003D324C">
              <w:rPr>
                <w:b/>
                <w:bCs/>
                <w:szCs w:val="28"/>
              </w:rPr>
              <w:t>д</w:t>
            </w:r>
            <w:r w:rsidRPr="003D324C">
              <w:rPr>
                <w:b/>
                <w:bCs/>
                <w:szCs w:val="28"/>
              </w:rPr>
              <w:t>ство и использование природных ресурсов, развитие лесного хозя</w:t>
            </w:r>
            <w:r w:rsidRPr="003D324C">
              <w:rPr>
                <w:b/>
                <w:bCs/>
                <w:szCs w:val="28"/>
              </w:rPr>
              <w:t>й</w:t>
            </w:r>
            <w:r w:rsidRPr="003D324C">
              <w:rPr>
                <w:b/>
                <w:bCs/>
                <w:szCs w:val="28"/>
              </w:rPr>
              <w:t>ства"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1194430,8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Охрана окружающей среды и обе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печение экологической безопасности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131384,2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Функционирование и развитие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стемы особо охраняемых террит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рий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131384,2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116303,5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116303,5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мероприятий, связанных с охраной окружающей среды и обеспечением экологической бе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опасности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1110110660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15080,7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1110110660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15080,7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Леса Кубани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243941,1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эффективности пред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преждения, обнаружения и тушения лесных пожаров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230342,2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99671,6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403,9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98981,6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отдельных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мочий в области лесных отношений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121544,6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113169,4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8175,2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Приобретение специализированной </w:t>
            </w:r>
            <w:proofErr w:type="spellStart"/>
            <w:r w:rsidRPr="003D324C">
              <w:rPr>
                <w:szCs w:val="28"/>
              </w:rPr>
              <w:t>лесопожарной</w:t>
            </w:r>
            <w:proofErr w:type="spellEnd"/>
            <w:r w:rsidRPr="003D324C">
              <w:rPr>
                <w:szCs w:val="28"/>
              </w:rPr>
              <w:t xml:space="preserve"> техники и оборудов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8669,7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 xml:space="preserve">ным, автономным учреждениям и </w:t>
            </w:r>
            <w:r w:rsidRPr="003D324C">
              <w:rPr>
                <w:szCs w:val="28"/>
              </w:rPr>
              <w:lastRenderedPageBreak/>
              <w:t>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1120151310</w:t>
            </w:r>
          </w:p>
        </w:tc>
        <w:tc>
          <w:tcPr>
            <w:tcW w:w="708" w:type="dxa"/>
            <w:vAlign w:val="bottom"/>
            <w:hideMark/>
          </w:tcPr>
          <w:p w:rsidR="00414ECB" w:rsidRDefault="00414ECB">
            <w:pPr>
              <w:jc w:val="center"/>
              <w:rPr>
                <w:szCs w:val="28"/>
                <w:lang w:val="en-US"/>
              </w:rPr>
            </w:pPr>
          </w:p>
          <w:p w:rsidR="00414ECB" w:rsidRDefault="00414ECB">
            <w:pPr>
              <w:jc w:val="center"/>
              <w:rPr>
                <w:szCs w:val="28"/>
                <w:lang w:val="en-US"/>
              </w:rPr>
            </w:pPr>
          </w:p>
          <w:p w:rsidR="00414ECB" w:rsidRDefault="00414ECB">
            <w:pPr>
              <w:jc w:val="center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4ECB" w:rsidRDefault="00414ECB">
            <w:pPr>
              <w:jc w:val="right"/>
              <w:rPr>
                <w:szCs w:val="28"/>
                <w:lang w:val="en-US"/>
              </w:rPr>
            </w:pPr>
          </w:p>
          <w:p w:rsidR="00414ECB" w:rsidRDefault="00414ECB">
            <w:pPr>
              <w:jc w:val="right"/>
              <w:rPr>
                <w:szCs w:val="28"/>
                <w:lang w:val="en-US"/>
              </w:rPr>
            </w:pPr>
          </w:p>
          <w:p w:rsidR="00414ECB" w:rsidRDefault="00414ECB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8669,7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Приобретение специализированной </w:t>
            </w:r>
            <w:proofErr w:type="spellStart"/>
            <w:r w:rsidRPr="003D324C">
              <w:rPr>
                <w:szCs w:val="28"/>
              </w:rPr>
              <w:t>лесопожарной</w:t>
            </w:r>
            <w:proofErr w:type="spellEnd"/>
            <w:r w:rsidRPr="003D324C">
              <w:rPr>
                <w:szCs w:val="28"/>
              </w:rPr>
              <w:t xml:space="preserve"> техники и оборудов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11201R1310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11201R1310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рациональн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и интенсивного использования лесов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в области лесного 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1120210500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1120210500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баланса выбытия и восстановления лесов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отдельных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мочий в области лесных отношений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1120351290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1120351290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Проведение </w:t>
            </w:r>
            <w:proofErr w:type="spellStart"/>
            <w:r w:rsidRPr="003D324C">
              <w:rPr>
                <w:szCs w:val="28"/>
              </w:rPr>
              <w:t>агролесомелиоративных</w:t>
            </w:r>
            <w:proofErr w:type="spellEnd"/>
            <w:r w:rsidRPr="003D324C">
              <w:rPr>
                <w:szCs w:val="28"/>
              </w:rPr>
              <w:t xml:space="preserve"> мероприятий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4998,9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4998,9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1120400590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4998,9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водохозяйственного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347875,1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населения и объектов экономики сооружениями инжене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ной защиты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232767,4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151739,2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151739,2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федеральной целевой программы "Развитие водохозя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комплекса Российской Федерации в 2012—2020 годах"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11301R0160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81028,2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11301R0160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81028,2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мер по охране 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ных объектов или их частей, по предотвращению негативного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действия вод и ликвидации его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следствий в отношении водных об</w:t>
            </w:r>
            <w:r w:rsidRPr="003D324C">
              <w:rPr>
                <w:szCs w:val="28"/>
              </w:rPr>
              <w:t>ъ</w:t>
            </w:r>
            <w:r w:rsidRPr="003D324C">
              <w:rPr>
                <w:szCs w:val="28"/>
              </w:rPr>
              <w:t>ектов, находящихся в федеральной собственности и полностью расп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ложенных на территории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86536,0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отдельных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мочий в области водных отношений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1130351280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86536,0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1130351280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86536,0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безопасности гидр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технических сооружений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28571,7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28571,7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1130400590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28571,7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Охрана и рациональное использов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ние животного </w:t>
            </w:r>
            <w:proofErr w:type="gramStart"/>
            <w:r w:rsidRPr="003D324C">
              <w:rPr>
                <w:szCs w:val="28"/>
              </w:rPr>
              <w:t>мира</w:t>
            </w:r>
            <w:proofErr w:type="gramEnd"/>
            <w:r w:rsidRPr="003D324C">
              <w:rPr>
                <w:szCs w:val="28"/>
              </w:rPr>
              <w:t xml:space="preserve"> и развитие охотничьего хозяйства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113215,3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Сохранение и рациональное испол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зование охотничьих ресурсов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112888,5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80677,0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80677,0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Охрана и рациональное использов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ние объектов животного </w:t>
            </w:r>
            <w:proofErr w:type="gramStart"/>
            <w:r w:rsidRPr="003D324C">
              <w:rPr>
                <w:szCs w:val="28"/>
              </w:rPr>
              <w:t>мира</w:t>
            </w:r>
            <w:proofErr w:type="gramEnd"/>
            <w:r w:rsidRPr="003D324C">
              <w:rPr>
                <w:szCs w:val="28"/>
              </w:rPr>
              <w:t xml:space="preserve"> и ра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витие охотничьего хозяйства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1140110730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8702,5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1140110730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8702,5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частью 1 статьи 33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24 июля 2009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 № 209-ФЗ "Об охоте и о сохран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нии охотничьих ресурсов и о внес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нии изменений в отдельные закон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дательные акты Российской Федер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lastRenderedPageBreak/>
              <w:t>ции" полномочий Российской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рации в области охраны и использ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 охотничьих ресурсов</w:t>
            </w:r>
          </w:p>
        </w:tc>
        <w:tc>
          <w:tcPr>
            <w:tcW w:w="1843" w:type="dxa"/>
            <w:vAlign w:val="bottom"/>
            <w:hideMark/>
          </w:tcPr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4ECB" w:rsidRPr="00372E83" w:rsidRDefault="00414ECB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1140159700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23509,0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1140159700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22912,3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1140159700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Сохранение и изучение разнообр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зия объектов животного мира Куб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ни, поддержание и восстановление их популяций, сохранение мест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обитаний </w:t>
            </w:r>
            <w:r w:rsidRPr="003D324C">
              <w:rPr>
                <w:szCs w:val="28"/>
              </w:rPr>
              <w:br/>
              <w:t>животных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частью первой статьи 6 Ф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дерального закона от 24 апреля 1995 года № 52-ФЗ "О животном мире" полномочий Российской Федерации в области организации, регулиров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и охраны водных биологических ресурсов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1140259100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1140259100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частью первой статьи 6 Ф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 xml:space="preserve">дерального закона от 24 апреля 1995 года № 52-ФЗ "О животном мире" полномочий Российской Федерации </w:t>
            </w:r>
            <w:r w:rsidRPr="003D324C">
              <w:rPr>
                <w:szCs w:val="28"/>
              </w:rPr>
              <w:lastRenderedPageBreak/>
              <w:t>в области охраны и использования объектов животного мира (за 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1140259200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1140259200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"Охрана окружающей среды, воспроизводство и использование природных ресурсов, развитие ле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ного хозяйства"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358015,1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природных ресурсов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358015,1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358015,1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275562,3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81652,8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1150900190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11.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1200000000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3123621,1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физической кул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туры и спорта"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3123621,1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Содействие развитию физической культуры и массового спорта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75197,5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поэтапное повышение уровня средней заработной платы работников муниципальных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 Краснодарского края в целях выполнения указов Президента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52752,2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52752,2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обеспечение стимул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рования отдельных категорий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ботников муниципальных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 спортивной направленности, за исключением учреждений, подв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домственных органам управления в сфере образования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5697,7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5697,7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социальной поддержки отдельным категориям работников муниципальных фи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культурно-спортивных организаций, осуществляющих подготовку спо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тивного резерва, и муниципальных образовательных организаций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полнительного образования детей Краснодарского края отраслей "О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разование" и "Физическая культура и спорт"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1210160740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15577,1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1210160740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15577,1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предоставлению мер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альной поддержки в виде компенс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расходов на оплату жилых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мещений, отопления и освещения </w:t>
            </w:r>
            <w:r w:rsidRPr="003D324C">
              <w:rPr>
                <w:szCs w:val="28"/>
              </w:rPr>
              <w:lastRenderedPageBreak/>
              <w:t>педагогическим работникам мун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ципальных образовательных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заций, проживающим и работающим в сельских населенных пунктах, 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бочих поселках (поселках городск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типа) на территории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1210160820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Физическое воспитание и физич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ское развитие граждан посредством организации и проведения (участия) физкультурных мероприятий и ма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совых спортивных мероприятий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7751,1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ежегодного смотра-конкурса среди учреждений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края, осуществляющих спортивную подготовку, награжд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победителей и призеров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1210210680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1210210680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официальных физкул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турных и спортивных мероприятий краевого уровня, включенных в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лендарный план официальных фи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культурных мероприятий и спо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тивных мероприятий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1210210690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4627,5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1210210690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4054,0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1210210690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по поэта</w:t>
            </w:r>
            <w:r w:rsidRPr="003D324C">
              <w:rPr>
                <w:szCs w:val="28"/>
              </w:rPr>
              <w:t>п</w:t>
            </w:r>
            <w:r w:rsidRPr="003D324C">
              <w:rPr>
                <w:szCs w:val="28"/>
              </w:rPr>
              <w:t>ному внедрению Всероссийского физкультурно-спортивного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плекса "Готов к труду и обороне" (ГТО)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1210251270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1210251270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по поэта</w:t>
            </w:r>
            <w:r w:rsidRPr="003D324C">
              <w:rPr>
                <w:szCs w:val="28"/>
              </w:rPr>
              <w:t>п</w:t>
            </w:r>
            <w:r w:rsidRPr="003D324C">
              <w:rPr>
                <w:szCs w:val="28"/>
              </w:rPr>
              <w:t>ному внедрению Всероссийского физкультурно-спортивного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плекса "Готов к труду и обороне" (ГТО)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12102R1270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12102R1270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Премии, стипендии и иные выплаты населению за выдающиеся заслуги либо в целях стимулирования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130093,5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стоимости дополн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тельного питания спортсменам, вх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дящим в состав сборных команд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1210311990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1210311990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Учреждение и выплата ежемесячной материальной помощи в области 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зической культуры и спорта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1789,5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1789,5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Учреждение и выплата премий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дающимся спортсменам и их трен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рам за высокие результаты в области физической культуры и спорта, я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lastRenderedPageBreak/>
              <w:t>ляющимся членами спортивных сборных команд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60260,0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60260,0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Учреждение и предоставление ед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новременного материального поо</w:t>
            </w:r>
            <w:r w:rsidRPr="003D324C">
              <w:rPr>
                <w:szCs w:val="28"/>
              </w:rPr>
              <w:t>щ</w:t>
            </w:r>
            <w:r w:rsidRPr="003D324C">
              <w:rPr>
                <w:szCs w:val="28"/>
              </w:rPr>
              <w:t>рения в области физической культ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ры и спорта спортсменам и трен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рам, постоянно проживающим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Учреждение и выплата стипендий Краснодарского края для чемпионов и призёров Олимпийских, </w:t>
            </w:r>
            <w:proofErr w:type="spellStart"/>
            <w:r w:rsidRPr="003D324C">
              <w:rPr>
                <w:szCs w:val="28"/>
              </w:rPr>
              <w:t>Парали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пийских</w:t>
            </w:r>
            <w:proofErr w:type="spellEnd"/>
            <w:r w:rsidRPr="003D324C">
              <w:rPr>
                <w:szCs w:val="28"/>
              </w:rPr>
              <w:t xml:space="preserve"> и </w:t>
            </w:r>
            <w:proofErr w:type="spellStart"/>
            <w:r w:rsidRPr="003D324C">
              <w:rPr>
                <w:szCs w:val="28"/>
              </w:rPr>
              <w:t>Сурдлимпийских</w:t>
            </w:r>
            <w:proofErr w:type="spellEnd"/>
            <w:r w:rsidRPr="003D324C">
              <w:rPr>
                <w:szCs w:val="28"/>
              </w:rPr>
              <w:t xml:space="preserve"> игр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Выплата стипендий Краснодарского края для тренеров чемпионов и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зеров Олимпийских, </w:t>
            </w:r>
            <w:proofErr w:type="spellStart"/>
            <w:r w:rsidRPr="003D324C">
              <w:rPr>
                <w:szCs w:val="28"/>
              </w:rPr>
              <w:t>Паралимпи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ских</w:t>
            </w:r>
            <w:proofErr w:type="spellEnd"/>
            <w:r w:rsidRPr="003D324C">
              <w:rPr>
                <w:szCs w:val="28"/>
              </w:rPr>
              <w:t xml:space="preserve"> и </w:t>
            </w:r>
            <w:proofErr w:type="spellStart"/>
            <w:r w:rsidRPr="003D324C">
              <w:rPr>
                <w:szCs w:val="28"/>
              </w:rPr>
              <w:t>Сурдлимпийских</w:t>
            </w:r>
            <w:proofErr w:type="spellEnd"/>
            <w:r w:rsidRPr="003D324C">
              <w:rPr>
                <w:szCs w:val="28"/>
              </w:rPr>
              <w:t xml:space="preserve"> игр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6708,0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1210343250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6708,0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спорта высших достиж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 и информационное обеспечение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68226,4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офиц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альных спортивных мероприятий краевого уровня по мотоциклетному спорту и триатлону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1210410700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1210410700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Организация, проведение и инфо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мационное обеспечение официал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ных физкультурных и спортивных мероприятий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1210410750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34626,5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1210410750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34626,5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Ежемесячная денежная выплата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дельным категориям работников государственных физкультурно-спортивных организаций,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ляющих подготовку спортивного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зерва, и организаций дополнител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ного образования детей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отраслей "Образование" и "Физическая культура и спорт"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1210411550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4546,6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1210411550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4546,6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государственным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ждениям на организацию и провед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официальных физкультурных и спортивных мероприятий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4904,3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4904,3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Научно-методическое и медици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ское обеспечение спортсменов, вх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дящих в состав сборных команд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офиц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альных физкультурных и спорти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ных мероприятий по конному спо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ту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1210412540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Адресная финансовая поддержка спортивных организаций,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ляющих подготовку спортивного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зерва для сборных команд Росси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1210450810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6156,2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1210450810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6156,2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Адресная финансовая поддержка спортивных организаций,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ляющих подготовку спортивного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зерва для сборных команд Росси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12104R0810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12104R0810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государственных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в области физической культуры и спорта государственных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ных (казенных)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2603875,0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2549243,9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12014,9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1336,1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2535822,9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54631,1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1210509020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54631,1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спортивных сооружений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111952,0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1210611580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31952,0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1210611580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31952,0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строительство плав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тельных бассейнов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1210660350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1210660350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министе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ству физической культуры и спорта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61516,3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3406,8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1210700590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физической культуры и спорта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61525,6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61525,6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59142,2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2238,1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1210900190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12.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жилищно-коммунального хозя</w:t>
            </w:r>
            <w:r w:rsidRPr="003D324C">
              <w:rPr>
                <w:b/>
                <w:bCs/>
                <w:szCs w:val="28"/>
              </w:rPr>
              <w:t>й</w:t>
            </w:r>
            <w:r w:rsidRPr="003D324C">
              <w:rPr>
                <w:b/>
                <w:bCs/>
                <w:szCs w:val="28"/>
              </w:rPr>
              <w:t>ства"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1300000000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1846800,2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водопроводно-канализационного комплекса нас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ленных пунктов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900790,7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комплекса мероприятий по модернизации, строительству,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конструкции и ремонту объектов 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доснабжения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484856,2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развитию водопр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водно-канализационного комплекса населенных пунктов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1310110270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1310110270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121557,0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121557,0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развитие водоснабж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населенных пунктов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1310160330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348299,2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1310160330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348299,2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комплекса мероприятий по модернизации, строительству,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конструкции и ремонту объектов коммунального водоотведения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415934,5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lastRenderedPageBreak/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1310211580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365934,5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1310211580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365934,5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водоотведение нас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ленных пунктов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1310260310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1310260310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Улучшение жилищных условий населения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434715,6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Повышение качества жилищного обеспечения населения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434715,6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мероприятий по пер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селению граждан из аварийного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фонда, в том числе перес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лению граждан из аварийного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фонда с учетом необход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мости развития малоэтажного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строительства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1320109502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244245,6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1320109502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244245,6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мероприятий по пер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селению граждан из аварийного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фонда, в том числе перес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лению граждан из аварийного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фонда с учетом необход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мости развития малоэтажного ж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лищного строительства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1320109602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1320109602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ведению учета граждан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 xml:space="preserve">дельных </w:t>
            </w:r>
            <w:proofErr w:type="gramStart"/>
            <w:r w:rsidRPr="003D324C">
              <w:rPr>
                <w:szCs w:val="28"/>
              </w:rPr>
              <w:t>категорий</w:t>
            </w:r>
            <w:proofErr w:type="gramEnd"/>
            <w:r w:rsidRPr="003D324C">
              <w:rPr>
                <w:szCs w:val="28"/>
              </w:rPr>
              <w:t xml:space="preserve"> в качестве ну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дающихся в жилых помещениях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1320160870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30372,0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1320160870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30372,0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благоустройства населе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пунктов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97567,6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уровня благоустройства населенных пунктов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97567,6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юридическим лицам в ч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сти компенсации затрат по тран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портировке и захоронению безро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ных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1330110770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1330110770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80627,9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80627,9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межбюджетные трансферты на премирование победителей краевого конкурса на звание "Самый благ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устроенный город, станица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1330160150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12642,3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1330160150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12642,3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реализацией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 xml:space="preserve">ственной </w:t>
            </w:r>
            <w:r w:rsidRPr="003D324C">
              <w:rPr>
                <w:szCs w:val="28"/>
              </w:rPr>
              <w:br/>
              <w:t>программы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413726,3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выполнения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функций в сфере жили</w:t>
            </w:r>
            <w:r w:rsidRPr="003D324C">
              <w:rPr>
                <w:szCs w:val="28"/>
              </w:rPr>
              <w:t>щ</w:t>
            </w:r>
            <w:r w:rsidRPr="003D324C">
              <w:rPr>
                <w:szCs w:val="28"/>
              </w:rPr>
              <w:t>но-коммунального хозяйства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180731,8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некоммерческой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зации, осуществляющей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со статьей 178 Жилищного кодекса Российской Федерации функции регионального оператора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1340110990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180731,8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1340110990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180731,8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выполнения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функций в сфере топли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но-энергетического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53436,0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53436,0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36350,7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15866,9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1218,4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выполнения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функций в социальной сфере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65867,0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65867,0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DC337A" w:rsidRDefault="00413CEC" w:rsidP="001A749C">
            <w:pPr>
              <w:jc w:val="both"/>
              <w:rPr>
                <w:sz w:val="24"/>
                <w:szCs w:val="28"/>
              </w:rPr>
            </w:pPr>
            <w:r w:rsidRPr="00DC337A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DC337A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50826,7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14570,3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1340300590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топливно-энергетического комплекса и жилищно-коммунального хозяйства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113691,5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113691,5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99311,5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13560,0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1340900190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13.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"Социал</w:t>
            </w:r>
            <w:r w:rsidRPr="003D324C">
              <w:rPr>
                <w:b/>
                <w:bCs/>
                <w:szCs w:val="28"/>
              </w:rPr>
              <w:t>ь</w:t>
            </w:r>
            <w:r w:rsidRPr="003D324C">
              <w:rPr>
                <w:b/>
                <w:bCs/>
                <w:szCs w:val="28"/>
              </w:rPr>
              <w:t>но-экономическое и инновацио</w:t>
            </w:r>
            <w:r w:rsidRPr="003D324C">
              <w:rPr>
                <w:b/>
                <w:bCs/>
                <w:szCs w:val="28"/>
              </w:rPr>
              <w:t>н</w:t>
            </w:r>
            <w:r w:rsidRPr="003D324C">
              <w:rPr>
                <w:b/>
                <w:bCs/>
                <w:szCs w:val="28"/>
              </w:rPr>
              <w:t>ное развитие Краснодарского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1400000000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1865976,5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общественной инфрастру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туры муниципального значения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техническое перевооружение объе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тов общественной инфраструктуры муниципального значения, приобр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тение объектов недвижимости, дв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жимого имущества (необходимого для обеспечения функционирования </w:t>
            </w:r>
            <w:r w:rsidRPr="003D324C">
              <w:rPr>
                <w:szCs w:val="28"/>
              </w:rPr>
              <w:lastRenderedPageBreak/>
              <w:t>приобретаемого (приобретенного) объекта недвижимости), в том числе в целях реализации мероприятий, направленных на создание новых мест в общеобразовательных орг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низациях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Субсидии на развитие общественной инфраструктуры муниципального значения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1410160470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1410160470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и продвижение эк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номической и инвестиционной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влекательности Краснодарского края за его пределами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119068,6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и координация </w:t>
            </w:r>
            <w:proofErr w:type="spellStart"/>
            <w:r w:rsidRPr="003D324C">
              <w:rPr>
                <w:szCs w:val="28"/>
              </w:rPr>
              <w:t>выставо</w:t>
            </w:r>
            <w:r w:rsidRPr="003D324C">
              <w:rPr>
                <w:szCs w:val="28"/>
              </w:rPr>
              <w:t>ч</w:t>
            </w:r>
            <w:r w:rsidRPr="003D324C">
              <w:rPr>
                <w:szCs w:val="28"/>
              </w:rPr>
              <w:t>но</w:t>
            </w:r>
            <w:proofErr w:type="spellEnd"/>
            <w:r w:rsidRPr="003D324C">
              <w:rPr>
                <w:szCs w:val="28"/>
              </w:rPr>
              <w:t>-ярмарочной деятельности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края, обеспечивающей продвижение его интересов на ры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ках товаров и услуг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119068,6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форумов, научно-практических конференций, конкурсов, выставок в целях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инвестиционной деятельности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1420110790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119068,6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1420110790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119068,6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малого и среднего предпринимательства и стимулирование инновационной 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ятельности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67190,4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системы финансовой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 xml:space="preserve">держки субъектов малого и среднего предпринимательства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30769,0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Государственная поддержка малого и среднего предпринимательства, </w:t>
            </w:r>
            <w:r w:rsidRPr="003D324C">
              <w:rPr>
                <w:szCs w:val="28"/>
              </w:rPr>
              <w:lastRenderedPageBreak/>
              <w:t>включая крестьянские (фермерские) хозяйства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14301R0640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30769,0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14301R0640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30769,0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орган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заций, образующих инфраструктуру поддержки субъектов малого и среднего предпринимательства, пропаганда и популяризация пре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принимательской деятельности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32321,4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прочих мероприятий подпрограммы "Государственная поддержка малого и среднего пре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принимательства и стимулирование инновационной деятельности в Краснодарском крае"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1430211450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16321,4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1430211450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16321,4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14302R0640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14302R0640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Содействие реализации, продвиж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нию и коммерциализации результ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тов инновационных проектов и ра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работок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прочих мероприятий подпрограммы "Государственная поддержка малого и среднего пре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принимательства и стимулирование инновационной деятельности в Краснодарском крае"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1430311450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1430311450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"Социально-экономическое и инновационное развитие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889717,5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потребительской сферы и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гулирования рынка алкоголя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102657,0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1450100190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102657,0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1450100190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83024,0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1450100190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19433,0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1450100190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Улучшение качества обслуживания потребностей населения в безопа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ных и качественных перевозках 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лезнодорожным транспортом в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городном сообщении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563694,0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организациям железнод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рожного транспорта в целях возм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щения затрат или недополученных доходов, возникающих при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 xml:space="preserve">ственном регулировании тарифов на </w:t>
            </w:r>
            <w:r w:rsidRPr="003D324C">
              <w:rPr>
                <w:szCs w:val="28"/>
              </w:rPr>
              <w:lastRenderedPageBreak/>
              <w:t>перевозки пассажиров и багажа 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лезнодорожным транспортом в 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городном сообщении </w:t>
            </w:r>
          </w:p>
        </w:tc>
        <w:tc>
          <w:tcPr>
            <w:tcW w:w="1843" w:type="dxa"/>
            <w:vAlign w:val="bottom"/>
            <w:hideMark/>
          </w:tcPr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DC337A" w:rsidRPr="00372E83" w:rsidRDefault="00DC337A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1450210800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DC337A" w:rsidRDefault="00DC337A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512894,0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1450210800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512894,0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Субсидии организациям железнод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рожного транспорта в целях возм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щения затрат или недополученных доходов организаций железнод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рожного транспорта в связи с уст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новлением льгот по тарифам на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езд обучающихся общеобразов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тельных организаций, обучающихся по очной форме обучения в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профессиональных 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зовательных организациях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 и образовательных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ганизациях высшего образования, расположенных на территории Краснодарского края, железнод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рожным транспортом общего пол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зования в пригородном сообщении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1450211680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1450211680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сферы торговли путем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вышения качества обслуживания и уровня сервиса на территории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мероприятий, напра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ленных на содействие развитию и совершенствованию торговой де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тельности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1450309590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1450309590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экономики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118572,8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118572,8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103721,4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14733,9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инвестиций и развития малого и среднего предпринимательства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1451000000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98893,7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98893,7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85994,2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12846,8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1451000190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14.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"Молодежь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1500000000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151445,5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"Молодежь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151445,5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воспитания и развития 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4895,0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"Молодежь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Специальная молодежная стипендия администрации Краснодарского края социально и общественно </w:t>
            </w:r>
            <w:proofErr w:type="gramStart"/>
            <w:r w:rsidRPr="003D324C">
              <w:rPr>
                <w:szCs w:val="28"/>
              </w:rPr>
              <w:t>активным</w:t>
            </w:r>
            <w:proofErr w:type="gramEnd"/>
            <w:r w:rsidRPr="003D324C">
              <w:rPr>
                <w:szCs w:val="28"/>
              </w:rPr>
              <w:t xml:space="preserve"> обучающимся в профессиональных образовательных организациях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1510143180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1510143180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Специальная молодежная стипендия администрации Краснодарского края студентам, аспирантам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тельных организаций высшего 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1510143190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1510143190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здорового образа жизни у молодежи и создание усл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вий для ее физического развития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"Молодежь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1510210900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1510210900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реализации потенциала молодежи в социально-экономической сфере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3512,0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IQ года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Премия победителям конкурса ст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денческих трудовых отрядов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1510343210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1510343210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Премии победителям конкурса в рамках проекта "Кубанская школа </w:t>
            </w:r>
            <w:proofErr w:type="spellStart"/>
            <w:r w:rsidRPr="003D324C">
              <w:rPr>
                <w:szCs w:val="28"/>
              </w:rPr>
              <w:t>инноваторов</w:t>
            </w:r>
            <w:proofErr w:type="spellEnd"/>
            <w:r w:rsidRPr="003D324C">
              <w:rPr>
                <w:szCs w:val="28"/>
              </w:rPr>
              <w:t>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1510343290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эффективности деятел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ности по реализации молодежной политики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140513,5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140513,5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66000,5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36576,9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37364,6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1510400590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"Молодежь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1510510900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1510510900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15.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"Регионал</w:t>
            </w:r>
            <w:r w:rsidRPr="003D324C">
              <w:rPr>
                <w:b/>
                <w:bCs/>
                <w:szCs w:val="28"/>
              </w:rPr>
              <w:t>ь</w:t>
            </w:r>
            <w:r w:rsidRPr="003D324C">
              <w:rPr>
                <w:b/>
                <w:bCs/>
                <w:szCs w:val="28"/>
              </w:rPr>
              <w:t>ная политика и развитие гражда</w:t>
            </w:r>
            <w:r w:rsidRPr="003D324C">
              <w:rPr>
                <w:b/>
                <w:bCs/>
                <w:szCs w:val="28"/>
              </w:rPr>
              <w:t>н</w:t>
            </w:r>
            <w:r w:rsidRPr="003D324C">
              <w:rPr>
                <w:b/>
                <w:bCs/>
                <w:szCs w:val="28"/>
              </w:rPr>
              <w:t>ского общества"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189417,6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механизмов управления развитием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128867,2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эффективной реализации государственной пол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тики в области кадрового обеспеч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органов управления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кадрового обеспеч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органов управления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1610110090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1610110090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Повышение эффективности работы органов местного самоуправления, органов территориального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ственного самоуправления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 по решению вопросов местного значения, развитию и укреплению экономического поте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циала муниципальных образований, развитие экономического взаим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действия субъектов Южного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округа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123867,2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Премирование победителей краевого конкурса на звание "Лучшее посел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по развитию малых форм 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ствования в агропромышленном комплексе Краснодарского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1610210910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1610210910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Оплата членских </w:t>
            </w:r>
            <w:proofErr w:type="gramStart"/>
            <w:r w:rsidRPr="003D324C">
              <w:rPr>
                <w:szCs w:val="28"/>
              </w:rPr>
              <w:t>взносов Ассоци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экономического взаимодействия субъектов Российской Федерации Южного федерального</w:t>
            </w:r>
            <w:proofErr w:type="gramEnd"/>
            <w:r w:rsidRPr="003D324C">
              <w:rPr>
                <w:szCs w:val="28"/>
              </w:rPr>
              <w:t xml:space="preserve"> округа "Юг"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1610210920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1610210920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9788,0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1610211520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2279,2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1610211520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2279,2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Иные межбюджетные трансферты </w:t>
            </w:r>
            <w:proofErr w:type="gramStart"/>
            <w:r w:rsidRPr="003D324C">
              <w:rPr>
                <w:szCs w:val="28"/>
              </w:rPr>
              <w:t>на поощрение победителей краевого смотра-конкурса по итогам деятел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ности органов местного самоупра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ления поселений по решению вопр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сов местного значения на звание </w:t>
            </w:r>
            <w:r w:rsidRPr="003D324C">
              <w:rPr>
                <w:szCs w:val="28"/>
              </w:rPr>
              <w:lastRenderedPageBreak/>
              <w:t>лучшего поселения в Краснодарском крае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1610260160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1610260160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межбюджетные трансферты на 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1610260170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1610260170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межбюджетные трансферты на поощрение победителей конкурса на звание "Лучший Совет (группа) 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лодых депутатов Краснодарского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1610262350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1610262350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Гармонизация межнациональных отношений и развитие национал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ных культур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обеспечения гражданского мира и национального согласия, укрепление единства мн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гонационального народа</w:t>
            </w:r>
            <w:r w:rsidRPr="003D324C">
              <w:rPr>
                <w:szCs w:val="28"/>
              </w:rPr>
              <w:br/>
              <w:t>Российской Федерации (российской нации), проживающего в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гармонизации ме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национальных отношений и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тию национальных культур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1620110100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1620110100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1620110100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Укрепление единства российской нации на территории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проведения краевых мероприятий по празднованию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и международных праздников, памятных дат и истор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ческих событий России и Кубани, юбилейных дат предприятий, орг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низаций, граждан, внесших знач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мый вклад в развитие России и К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бани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праздничных дней и памятных дат, проводимые админ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страцией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1630110930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1630110930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деятельности институтов гражданского общества в области работы с соотечественниками за р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бежом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по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дарственной поддержке и развитию культурных, гуманитарных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формационно-образовательных св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зей с соотечественниками за руб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жом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соотечественников,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живающих за рубежом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1640110350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1640110350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spellStart"/>
            <w:r w:rsidRPr="003D324C">
              <w:rPr>
                <w:szCs w:val="28"/>
              </w:rPr>
              <w:t>Грантовая</w:t>
            </w:r>
            <w:proofErr w:type="spellEnd"/>
            <w:r w:rsidRPr="003D324C">
              <w:rPr>
                <w:szCs w:val="28"/>
              </w:rPr>
              <w:t xml:space="preserve"> поддержка общественных инициатив и мероприятий, напра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ленных на формирование и укрепл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lastRenderedPageBreak/>
              <w:t>ние гражданского общества и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данской идентичности</w:t>
            </w:r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42940,4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общественно полезных программ общественных объедин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направленных на формиров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и укрепление гражданского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 xml:space="preserve">щества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1650100000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42940,4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поддержке соц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ально ориентированных некомме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 xml:space="preserve">ческих организаций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1650111540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42940,4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1650111540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42940,4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16.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1700000000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934982,4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"Казачество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934982,4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государственной пол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тики в отношении казачества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908660,4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350661,9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164022,1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27036,9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156847,9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4619,4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4619,4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финансовой поддержки социально ориентированным каз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чьим обществам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1710111320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553311,7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1710111320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553311,7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Компенсация расходов на оплату жилых помещений, отопления и освещения педагогическим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кам образовательных организаций, проживающим и работающим в сельских населенных пунктах, раб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1710112480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по делам казачества и вое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 вопросам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26322,0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26322,0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22707,0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1710900190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17.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"Формир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вание условий для духовно-нравственного развития граждан"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1800000000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"Формирование условий для духовно-нравственного развития граждан"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социально ориентир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ванными общественными и религ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озными организациями собственных общественно полезных программ для формирования условий духовно-нравственного развития граждан Российской Федерации, прожива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щих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финансовой поддержки путем предоставления грантов в форме субсидий социально ориент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рованным религиозным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1810110290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1810110290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финансовой поддержки путем предоставления грантов в форме субсидий социально ориент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рованным общественным организ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циям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1810110310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1810110310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18.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санаторно-курортного и турис</w:t>
            </w:r>
            <w:r w:rsidRPr="003D324C">
              <w:rPr>
                <w:b/>
                <w:bCs/>
                <w:szCs w:val="28"/>
              </w:rPr>
              <w:t>т</w:t>
            </w:r>
            <w:r w:rsidRPr="003D324C">
              <w:rPr>
                <w:b/>
                <w:bCs/>
                <w:szCs w:val="28"/>
              </w:rPr>
              <w:t>ского комплекса"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2000000000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496989,4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санаторно-курортного и туристского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365978,5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Защита населения и территории 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 образований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 от чрезвычайных с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туаций природного характера на объектах туристского показа, нах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дящихся в муниципальной со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"Развитие 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наторно-курортного и туристского комплекса"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2010160570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2010160570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сельского (аграрного) 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ризма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Гранты в форме субсидий победит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лям, занявшим призовые места по итогам краевого конкурса "Лучший объект сельского (аграрного) тури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ма в Краснодарском крае"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2010212160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2010212160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Продвижение санаторно-курортных и туристских возможностей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дарского края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36222,5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санаторно-курортного и туристского компле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2010311310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36222,5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2010311310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36222,5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анализа состояния санаторно-курортного и туристского комплекса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4525,8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санаторно-курортного и туристского компле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2010411310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4525,8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2010411310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4525,8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сохранения, развития и круглогодичного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ционирования объектов олимпи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ского наследия Олимпийского парка в Имеретинской низменности города Сочи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324250,2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 xml:space="preserve">тий государственной программы </w:t>
            </w:r>
            <w:r w:rsidRPr="003D324C">
              <w:rPr>
                <w:szCs w:val="28"/>
              </w:rPr>
              <w:lastRenderedPageBreak/>
              <w:t>Краснодарского края "Развитие 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наторно-курортного и туристского комплекса"</w:t>
            </w:r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2010660570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324250,2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2010660570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324250,2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горноклиматического к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 xml:space="preserve">рорта </w:t>
            </w:r>
            <w:proofErr w:type="spellStart"/>
            <w:r w:rsidRPr="003D324C">
              <w:rPr>
                <w:szCs w:val="28"/>
              </w:rPr>
              <w:t>Лагонаки</w:t>
            </w:r>
            <w:proofErr w:type="spellEnd"/>
            <w:r w:rsidRPr="003D324C">
              <w:rPr>
                <w:szCs w:val="28"/>
              </w:rPr>
              <w:t xml:space="preserve"> и объектов,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чивающих его функционирование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32356,3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Продвижение туристско-рекреационного потенциала Апш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ронского района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9476,3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санаторно-курортного и туристского компле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2020111310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9476,3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2020111310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9476,3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Разработка на основании докуме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тов территориального планирования документации по планировке терр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тории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государственной программы Краснодарского края "Развитие с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наторно-курортного и туристского комплекса"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2020260570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2020260570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22880,0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санаторно-курортного и туристского компле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98654,6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министе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ству курортов, туризма и олимпи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ского наследия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26081,3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26081,3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26081,3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курортов, туризма и оли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пийского наследия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72573,3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72573,3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54553,9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2D4E15" w:rsidRDefault="00413CEC" w:rsidP="001A749C">
            <w:pPr>
              <w:jc w:val="both"/>
              <w:rPr>
                <w:sz w:val="24"/>
                <w:szCs w:val="28"/>
              </w:rPr>
            </w:pPr>
            <w:r w:rsidRPr="002D4E15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19.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"Против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действие незаконному обороту наркотиков"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17570,0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"Противодействие незако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ному обороту наркотиков"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2110000000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по сокр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щению спроса на наркотики путем развития государственной системы профилактики немедицинского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требления наркотиков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2110100000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Противодействие злоупотреблению наркотиками и их незаконному об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роту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2110110120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2110110120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2110110120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11520,0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20.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"Информ</w:t>
            </w:r>
            <w:r w:rsidRPr="003D324C">
              <w:rPr>
                <w:b/>
                <w:bCs/>
                <w:szCs w:val="28"/>
              </w:rPr>
              <w:t>а</w:t>
            </w:r>
            <w:r w:rsidRPr="003D324C">
              <w:rPr>
                <w:b/>
                <w:bCs/>
                <w:szCs w:val="28"/>
              </w:rPr>
              <w:t>ционное общество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2300000000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335536,5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"Информационное общество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335536,5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эффективной сист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мы государственного управления на основе использования информац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онных и телекоммуникационных технологий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188998,3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государственной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граммы Краснодарского края "И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формационное общество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2310109570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188998,3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2310109570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188003,7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2310109570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994,6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взаимодействия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 и организаций с органами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дарственной власти Краснодарского края на основе информационных и телекоммуникационных технологий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86972,1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49531,1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49531,1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государственной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граммы Краснодарского края "И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формационное общество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2310209570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37441,0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2310209570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37441,0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информатизации и связи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59566,1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59566,1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46025,4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11740,7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2310900190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lastRenderedPageBreak/>
              <w:t>21.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сельского хозяйства и регулир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вание рынков сельскохозяйстве</w:t>
            </w:r>
            <w:r w:rsidRPr="003D324C">
              <w:rPr>
                <w:b/>
                <w:bCs/>
                <w:szCs w:val="28"/>
              </w:rPr>
              <w:t>н</w:t>
            </w:r>
            <w:r w:rsidRPr="003D324C">
              <w:rPr>
                <w:b/>
                <w:bCs/>
                <w:szCs w:val="28"/>
              </w:rPr>
              <w:t>ной продукции, сырья и прод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вольствия"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2400000000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6898157,2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сельского 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ства и регулирование рынков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скохозяйственной продукции, сырья и продовольствия"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364667,3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министе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ству сельского хозяйства и перер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батывающей промышленности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39998,7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39998,7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39998,7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сельскохозяйственного производства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36886,9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поддержке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производства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2410260910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36886,9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2410260910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36886,9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краевых конкурсов профессионального 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стерства среди работников агропр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мышленного комплекса с премир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ванием победителей (премии)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конку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сов профессионального мастерства среди работников агропромышле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ного комплекса с материальным стимулированием победителей, обеспечение участия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ственных товаропроизводителей в выставках и ярмарках, организация и проведение совещаний, выставок, ярмарок, а также смотров-конкурсов племенных животных, в том числе с выплатой вознаграждения победит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2410311500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2410311500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2410311500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проведения праздни</w:t>
            </w:r>
            <w:r w:rsidRPr="003D324C">
              <w:rPr>
                <w:szCs w:val="28"/>
              </w:rPr>
              <w:t>ч</w:t>
            </w:r>
            <w:r w:rsidRPr="003D324C">
              <w:rPr>
                <w:szCs w:val="28"/>
              </w:rPr>
              <w:t>ного мероприятия в области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сельского хозяйства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2410311505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2410311505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системы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формационного обеспечения в сфере агропромышленного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4465,9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государственной информ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ционной системы о состоянии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ского хозяйства и тенденциях его развития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2617,3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2617,3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условий для разработки, внедрения и распространения пер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довых технологий и инновационных проектов в области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Освещение в средствах массовой информации основных направлений развития и модернизации агропр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мышленного комплекса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2410410040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Участие в информационном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чении сельскохозяйственных тов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ропроизводителей в целях соде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ствия развитию сельскохозяйстве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ного производства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2410411240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1069,7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2410411240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1069,7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научно-исследовательских работ и повыш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квалификации кадров АПК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10385,7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Научное обеспечение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2410510050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5885,7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2410510050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5885,7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2410510200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2410510200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сельского хозяйства и 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рерабатывающей промышленности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231930,1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231930,1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31625,1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</w:t>
            </w:r>
            <w:proofErr w:type="spellStart"/>
            <w:r w:rsidRPr="003D324C">
              <w:rPr>
                <w:szCs w:val="28"/>
              </w:rPr>
              <w:t>подотрасли</w:t>
            </w:r>
            <w:proofErr w:type="spellEnd"/>
            <w:r w:rsidRPr="003D324C">
              <w:rPr>
                <w:szCs w:val="28"/>
              </w:rPr>
              <w:t xml:space="preserve"> растениево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ства, переработки и реализации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дукции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2760409,4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доходов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ственных товаропроизводителей в области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1513437,6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2420250410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1311438,1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2420250410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1311438,1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c>
          <w:tcPr>
            <w:tcW w:w="7513" w:type="dxa"/>
            <w:gridSpan w:val="2"/>
            <w:noWrap/>
            <w:hideMark/>
          </w:tcPr>
          <w:p w:rsidR="00413CEC" w:rsidRPr="003D324C" w:rsidRDefault="00413CEC" w:rsidP="002D4E15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несвязанной поддержки сельскохозяйственным товаропрои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водителям в области развития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lastRenderedPageBreak/>
              <w:t>изводства семенного картофеля и овощей открытого грунта</w:t>
            </w:r>
          </w:p>
        </w:tc>
        <w:tc>
          <w:tcPr>
            <w:tcW w:w="1843" w:type="dxa"/>
            <w:vAlign w:val="bottom"/>
            <w:hideMark/>
          </w:tcPr>
          <w:p w:rsidR="002D4E15" w:rsidRPr="002D4E15" w:rsidRDefault="002D4E15">
            <w:pPr>
              <w:jc w:val="center"/>
              <w:rPr>
                <w:szCs w:val="28"/>
              </w:rPr>
            </w:pPr>
          </w:p>
          <w:p w:rsidR="002D4E15" w:rsidRPr="002D4E15" w:rsidRDefault="002D4E15">
            <w:pPr>
              <w:jc w:val="center"/>
              <w:rPr>
                <w:szCs w:val="28"/>
              </w:rPr>
            </w:pPr>
          </w:p>
          <w:p w:rsidR="002D4E15" w:rsidRPr="002D4E15" w:rsidRDefault="002D4E15">
            <w:pPr>
              <w:jc w:val="center"/>
              <w:rPr>
                <w:szCs w:val="28"/>
              </w:rPr>
            </w:pPr>
          </w:p>
          <w:p w:rsidR="002D4E15" w:rsidRPr="002D4E15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2420254390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Pr="002D4E15" w:rsidRDefault="002D4E15">
            <w:pPr>
              <w:jc w:val="right"/>
              <w:rPr>
                <w:szCs w:val="28"/>
              </w:rPr>
            </w:pPr>
          </w:p>
          <w:p w:rsidR="002D4E15" w:rsidRPr="002D4E15" w:rsidRDefault="002D4E15">
            <w:pPr>
              <w:jc w:val="right"/>
              <w:rPr>
                <w:szCs w:val="28"/>
              </w:rPr>
            </w:pPr>
          </w:p>
          <w:p w:rsidR="002D4E15" w:rsidRPr="002D4E15" w:rsidRDefault="002D4E15">
            <w:pPr>
              <w:jc w:val="right"/>
              <w:rPr>
                <w:szCs w:val="28"/>
              </w:rPr>
            </w:pPr>
          </w:p>
          <w:p w:rsidR="002D4E15" w:rsidRPr="002D4E15" w:rsidRDefault="002D4E15">
            <w:pPr>
              <w:jc w:val="right"/>
              <w:rPr>
                <w:szCs w:val="28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55151,6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2420254390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55151,6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24202R0410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108171,9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24202R0410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108171,9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несвязанной поддержки сельскохозяйственным товаропрои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водителям в области развития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изводства семенного картофеля и овощей открытого грунта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24202R4390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38676,0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24202R4390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38676,0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противоградовых мер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177965,2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против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градовых мероприятий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2420409930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177965,2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2420409930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177965,2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первичного семеноводства риса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научно-исследовательских работ по созд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нию адаптивных сортовых 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 xml:space="preserve">плексов риса для </w:t>
            </w:r>
            <w:proofErr w:type="spellStart"/>
            <w:r w:rsidRPr="003D324C">
              <w:rPr>
                <w:szCs w:val="28"/>
              </w:rPr>
              <w:t>микрозонального</w:t>
            </w:r>
            <w:proofErr w:type="spellEnd"/>
            <w:r w:rsidRPr="003D324C">
              <w:rPr>
                <w:szCs w:val="28"/>
              </w:rPr>
              <w:t xml:space="preserve"> районирования на территории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2420509940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2420509940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садоводства, чаеводства, поддержка закладки и ухода за мн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голетними насаждениями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413921,4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развитие садоводства, на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мещение части затрат в связи с 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корчевкой садов в возрасте не более 30 лет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2420609920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1495,3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2420609920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1495,3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развитие садоводства, на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мещение части затрат на установку шпалеры в садах интенсивного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развитие садоводства и чаево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ства, на возмещение части затрат в связи с приобретением систем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пельного орошения садов, чайных плантаций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2478,7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2478,7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развитие садоводства, на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мещение части затрат на проведение селекционных мероприятий в обл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сти садоводства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2420611720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2D4E15" w:rsidRDefault="00413CEC" w:rsidP="001A749C">
            <w:pPr>
              <w:jc w:val="both"/>
              <w:rPr>
                <w:sz w:val="24"/>
                <w:szCs w:val="28"/>
              </w:rPr>
            </w:pPr>
            <w:r w:rsidRPr="002D4E15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щим развитие чаеводства, на возм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щение части затрат на уход (включая омолаживающую обрезку) за ча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ными плантациями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2420611730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товаропроизводителям на возмещ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части затрат, связанных с техн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ческим перевооружением садово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2420612270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2420612270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товаропроизводителям на приобр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тение и установку противоградовой сетки в садах интенсивного типа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2420612280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2420612280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раско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чевку выбывших из эксплуатации старых садов и рекультивацию 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корчеванных площадей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2420650330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2420650330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закла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ку и уход за многолетними плод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выми и ягодными насаждениями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2420650340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294757,7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2420650340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294757,7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раско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чевку выбывших из эксплуатации старых садов и рекультивацию 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корчеванных площадей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24206R0330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24206R0330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закла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ку и уход за многолетними плод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выми и ягодными насаждениями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24206R0340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79775,6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24206R0340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79775,6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Сохранение и поддержание почве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ного плодородия земель сельскох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зяйственного назначения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товаропроизводителям в целях во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мещения части затрат на проведение агрохимического и эколого-токсикологического обследования земель сельскохозяйственного назначения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2420709860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2420709860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Поддержка кредитования </w:t>
            </w:r>
            <w:proofErr w:type="spellStart"/>
            <w:r w:rsidRPr="003D324C">
              <w:rPr>
                <w:szCs w:val="28"/>
              </w:rPr>
              <w:t>подотра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ли</w:t>
            </w:r>
            <w:proofErr w:type="spellEnd"/>
            <w:r w:rsidRPr="003D324C">
              <w:rPr>
                <w:szCs w:val="28"/>
              </w:rPr>
              <w:t xml:space="preserve"> растениеводства, переработки ее продукции, развития инфраструкт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ры и логистического обеспечения рынков продукции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2420800000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115881,3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процентной ста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ки по инвестиционным кредитам (займам) на развитие растениево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ства, переработки и развития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 и логистического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рынков продукции растени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24208R0390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115881,3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24208R0390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115881,3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Управление рисками в </w:t>
            </w:r>
            <w:proofErr w:type="spellStart"/>
            <w:r w:rsidRPr="003D324C">
              <w:rPr>
                <w:szCs w:val="28"/>
              </w:rPr>
              <w:t>подотраслях</w:t>
            </w:r>
            <w:proofErr w:type="spellEnd"/>
            <w:r w:rsidRPr="003D324C">
              <w:rPr>
                <w:szCs w:val="28"/>
              </w:rPr>
              <w:t xml:space="preserve">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497343,3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сельскох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зяйственных товаропроизводителей на уплату страховой премии, начи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ленной по договору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страхования в области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2421050400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472476,1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2421050400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472476,1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сельскох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зяйственных товаропроизводителей на уплату страховой премии, начи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lastRenderedPageBreak/>
              <w:t>ленной по договору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страхования в области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24210R0400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24867,2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24210R0400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24867,2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Мероприятия, направленные на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здание и модернизацию объектов а</w:t>
            </w:r>
            <w:r w:rsidRPr="003D324C">
              <w:rPr>
                <w:szCs w:val="28"/>
              </w:rPr>
              <w:t>г</w:t>
            </w:r>
            <w:r w:rsidRPr="003D324C">
              <w:rPr>
                <w:szCs w:val="28"/>
              </w:rPr>
              <w:t>ропромышленного комплекса в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ласти растениеводства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35360,6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прямых понесе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затрат на создание и модерн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зацию объектов плодохранилищ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прямых понесе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затрат на создание и модерн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зацию объектов картофелехранилищ и овощехранилищ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24211R4400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прямых понесе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затрат на создание и модерн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зацию объектов тепличных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плексов, а также на приобретение техники и оборудования на цели предоставления субсидии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24860,6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24211R4410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24860,6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Мероприятия, направленные на по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держку рисоводства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товаропроизводителям на возмещ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части затрат на услуги по подаче и отводу воды на посевы риса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2421212680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2421212680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</w:t>
            </w:r>
            <w:proofErr w:type="spellStart"/>
            <w:r w:rsidRPr="003D324C">
              <w:rPr>
                <w:szCs w:val="28"/>
              </w:rPr>
              <w:t>подотрасли</w:t>
            </w:r>
            <w:proofErr w:type="spellEnd"/>
            <w:r w:rsidRPr="003D324C">
              <w:rPr>
                <w:szCs w:val="28"/>
              </w:rPr>
              <w:t xml:space="preserve"> животново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ства, переработки и реализации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дукции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1152781,2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молочного скотоводства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933506,8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1 килограмм реализ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ванного и (или) отгруженного на собственную переработку молока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2430150430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739714,1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2430150430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739714,1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1 килограмм реализ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ванного и (или) отгруженного на собственную переработку молока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24301R0430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193792,7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24301R0430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193792,7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племенного животново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136270,9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товаропроизводителям на возмещ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части затрат на содержание пл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менных конематок в возрасте 3 лет и старше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2430409980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2430409980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1154,8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2430450420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45632,7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2430450420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45632,7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1587,9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</w:t>
            </w:r>
            <w:r w:rsidR="00902B95" w:rsidRPr="003D324C">
              <w:rPr>
                <w:szCs w:val="28"/>
              </w:rPr>
              <w:t>ди</w:t>
            </w:r>
            <w:r w:rsidRPr="003D324C">
              <w:rPr>
                <w:szCs w:val="28"/>
              </w:rPr>
              <w:t>и на поддержку племенного крупного рогатого скота молочного направления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2430454460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59115,6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2430454460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59115,6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племенного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24304R0420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12350,5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24304R0420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12350,5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24304R0500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24304R4460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15999,6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24304R4460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15999,6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Поддержка кредитования </w:t>
            </w:r>
            <w:proofErr w:type="spellStart"/>
            <w:r w:rsidRPr="003D324C">
              <w:rPr>
                <w:szCs w:val="28"/>
              </w:rPr>
              <w:t>подотра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ли</w:t>
            </w:r>
            <w:proofErr w:type="spellEnd"/>
            <w:r w:rsidRPr="003D324C">
              <w:rPr>
                <w:szCs w:val="28"/>
              </w:rPr>
              <w:t xml:space="preserve"> животноводства, переработки ее продукции, развития инфраструкт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ры и логистического обеспечения рынков продукции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61998,0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процентной ста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ки по инвестиционным кредитам (займам) на развитие животново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ства, переработки и развития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 и логистического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рынков продукции животн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24305R0480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53919,9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24305R0480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53919,9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процентной ста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ки по инвестиционным кредитам на строительство и реконструкцию объектов мясного скотоводства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24305R0520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24305R0520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2D4E15" w:rsidRDefault="00413CEC" w:rsidP="001A749C">
            <w:pPr>
              <w:jc w:val="both"/>
              <w:rPr>
                <w:sz w:val="24"/>
                <w:szCs w:val="28"/>
              </w:rPr>
            </w:pPr>
            <w:r w:rsidRPr="002D4E15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2D4E15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процентной ста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ки по инвестиционным кредитам (займам) на строительство и реко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струкцию объектов для молочного скотоводства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24305R4440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7885,4</w:t>
            </w:r>
          </w:p>
        </w:tc>
      </w:tr>
      <w:tr w:rsidR="00617C0B" w:rsidTr="002D4E15">
        <w:trPr>
          <w:gridBefore w:val="1"/>
          <w:wBefore w:w="6696" w:type="dxa"/>
        </w:trPr>
        <w:tc>
          <w:tcPr>
            <w:tcW w:w="817" w:type="dxa"/>
            <w:noWrap/>
          </w:tcPr>
          <w:p w:rsidR="00617C0B" w:rsidRPr="003D324C" w:rsidRDefault="00617C0B">
            <w:pPr>
              <w:rPr>
                <w:szCs w:val="28"/>
              </w:rPr>
            </w:pPr>
          </w:p>
        </w:tc>
        <w:tc>
          <w:tcPr>
            <w:tcW w:w="4678" w:type="dxa"/>
          </w:tcPr>
          <w:p w:rsidR="00617C0B" w:rsidRPr="003D324C" w:rsidRDefault="00617C0B" w:rsidP="001A749C">
            <w:pPr>
              <w:jc w:val="both"/>
              <w:rPr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17C0B" w:rsidRPr="003D324C" w:rsidRDefault="00617C0B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vAlign w:val="bottom"/>
          </w:tcPr>
          <w:p w:rsidR="00617C0B" w:rsidRPr="003D324C" w:rsidRDefault="00617C0B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</w:tcPr>
          <w:p w:rsidR="00617C0B" w:rsidRPr="003D324C" w:rsidRDefault="00617C0B">
            <w:pPr>
              <w:jc w:val="right"/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24305R4440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7885,4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Управление рисками в </w:t>
            </w:r>
            <w:proofErr w:type="spellStart"/>
            <w:r w:rsidRPr="003D324C">
              <w:rPr>
                <w:szCs w:val="28"/>
              </w:rPr>
              <w:t>подотраслях</w:t>
            </w:r>
            <w:proofErr w:type="spellEnd"/>
            <w:r w:rsidRPr="003D324C">
              <w:rPr>
                <w:szCs w:val="28"/>
              </w:rPr>
              <w:t xml:space="preserve">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13113,8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сельскох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зяйственных товаропроизводителей на уплату страховой премии, начи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ленной по договору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страхования в области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2430650490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13113,8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2430650490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13113,8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Мероприятие по развитию прои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водства и реализации тонкорунной и полутонкорунной шерсти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109,1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произво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 и реализации тонкорунной и полутонкорунной шерсти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2430754360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2430754360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произво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 и реализации тонкорунной и полутонкорунной шерсти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24307R4360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24307R4360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Мероприятие по развитию овцево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ства и козоводства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2430800000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1982,6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по нар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щиванию маточного поголовья овец и коз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2430850440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1560,3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2430850440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1560,3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по нар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щиванию маточного поголовья овец и коз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24308R0440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24308R0440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</w:t>
            </w:r>
            <w:r w:rsidR="00273E1A" w:rsidRPr="003D324C">
              <w:rPr>
                <w:szCs w:val="28"/>
              </w:rPr>
              <w:t>,</w:t>
            </w:r>
            <w:r w:rsidRPr="003D324C">
              <w:rPr>
                <w:szCs w:val="28"/>
              </w:rPr>
              <w:t xml:space="preserve"> направленные на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здание и модернизацию объектов а</w:t>
            </w:r>
            <w:r w:rsidRPr="003D324C">
              <w:rPr>
                <w:szCs w:val="28"/>
              </w:rPr>
              <w:t>г</w:t>
            </w:r>
            <w:r w:rsidRPr="003D324C">
              <w:rPr>
                <w:szCs w:val="28"/>
              </w:rPr>
              <w:t>ропромышленного комплекса в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ласти животноводства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прямых понесе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затрат на создание и модерн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зацию объектов животноводческих комплексов молочного направления (молочных ферм), а также на прио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ретение техники и оборудования на цели предоставления субсидии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24309R4420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24309R4420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Устойчивое развитие сельских 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риторий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241534,1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Улучшение жилищных условий граждан, молодых семей и молодых специалистов, проживающих в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ской местности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86465,4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федерал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целевой программы "Устойч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вое развитие сельских территорий на 2014—2017 годы и на период до 2020 года"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24401R0180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86465,4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24401R0180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86465,4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социальной и инженерной инфраструктуры в сельской местн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155068,7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федерал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целевой программы "Устойч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вое развитие сельских территорий на 2014—2017 годы и на период до 2020 года"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24402R0180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155068,7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24402R0180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155068,7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мелиорации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ственных земель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техническое перевооружение мели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ративных систем общего и индив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дуального пользования и отдельно расположенных гидротехнических сооружений, принадлежащих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скохозяйственным товаропроизв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дителям на праве собственности или переданных им в пользование в установленном порядке, за искл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>чением затрат, связанных с провед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нием проектных и изыскательских работ и (или) подготовкой проек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ной документации в отношении ук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занных объектов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2450100000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федерал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целевой программы "Развитие мелиорации земель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назначения России на 2014—2020 годы"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24501R0760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24501R0760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малых форм хозяйствов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в агропромышленном комплексе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821947,4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по поддержке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производства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700919,8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поддержке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производства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 в части предоставл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субсидий гражданам, ведущим личное подсобное хозяйство, кр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стьянским (фермерским) хозяйствам, индивидуальным предпринимат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lastRenderedPageBreak/>
              <w:t>лям, осуществляющим деятельность в области сельскохозяйственного производства, сельскохозяйстве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ным потребительским кооперативам</w:t>
            </w:r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2460160090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700919,8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2460160090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700919,8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семейных животново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ческих ферм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31984,2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начинающих фермеров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24602R0530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7996,1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24602R0530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7996,1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семейных животноводч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ских ферм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24602R0540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23988,1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24602R0540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23988,1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Поддержка кредитования малых форм хозяйствования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11941,3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поддержке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ственного производства в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дарском крае в части возмещения части процентной ставки по долг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срочным, среднесрочным и кратк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срочным кредитам, взятым малыми формами хозяйствования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24603R0550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11941,3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24603R0550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11941,3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среди субъектов малых форм хозяйствов</w:t>
            </w:r>
            <w:r w:rsidR="00E3313F" w:rsidRPr="003D324C">
              <w:rPr>
                <w:szCs w:val="28"/>
              </w:rPr>
              <w:t>а</w:t>
            </w:r>
            <w:r w:rsidR="00E3313F" w:rsidRPr="003D324C">
              <w:rPr>
                <w:szCs w:val="28"/>
              </w:rPr>
              <w:t>ния агропромышленной выставки "</w:t>
            </w:r>
            <w:r w:rsidRPr="003D324C">
              <w:rPr>
                <w:szCs w:val="28"/>
              </w:rPr>
              <w:t>Кубанская ярмарка</w:t>
            </w:r>
            <w:r w:rsidR="00E3313F" w:rsidRPr="003D324C">
              <w:rPr>
                <w:szCs w:val="28"/>
              </w:rPr>
              <w:t>"</w:t>
            </w:r>
            <w:r w:rsidRPr="003D324C">
              <w:rPr>
                <w:szCs w:val="28"/>
              </w:rPr>
              <w:t>, предоставл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 грантов победителям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2460400000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64455,5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малых форм хозяйствов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ния в агропромышленном комплексе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2460411280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64455,5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2460411280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63680,0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2460411280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775,5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сельских усадеб в 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лых сельских населенных пунктах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2460600000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социальной выпл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ты на строительство жилья в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ской местности для организации сельской усадьбы в малом сельском населенном пункте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2460611880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2460611880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1646,6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 государственной поддержки сельскохозяйственных потребительских кооперативов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2460700000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Гранты на развитие сельскохозя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ственных потребительских коопер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тивов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2460711370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2460711370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сельскохозяйственным потребительским кооперативам (за исключением кредитных) на оказ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ние услуг, связанных с финансовым посредничеством по обеспечению исполнения обязательств сельскох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зяйственных потребительских (за исключением кредитных) коопер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тивов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2460711910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 xml:space="preserve">ным, автономным учреждениям и </w:t>
            </w:r>
            <w:r w:rsidRPr="003D324C">
              <w:rPr>
                <w:szCs w:val="28"/>
              </w:rPr>
              <w:lastRenderedPageBreak/>
              <w:t>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2D4E15" w:rsidRPr="00372E83" w:rsidRDefault="002D4E15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2460711910</w:t>
            </w:r>
          </w:p>
        </w:tc>
        <w:tc>
          <w:tcPr>
            <w:tcW w:w="708" w:type="dxa"/>
            <w:vAlign w:val="bottom"/>
            <w:hideMark/>
          </w:tcPr>
          <w:p w:rsidR="002D4E15" w:rsidRDefault="002D4E15">
            <w:pPr>
              <w:jc w:val="center"/>
              <w:rPr>
                <w:szCs w:val="28"/>
                <w:lang w:val="en-US"/>
              </w:rPr>
            </w:pPr>
          </w:p>
          <w:p w:rsidR="002D4E15" w:rsidRDefault="002D4E15">
            <w:pPr>
              <w:jc w:val="center"/>
              <w:rPr>
                <w:szCs w:val="28"/>
                <w:lang w:val="en-US"/>
              </w:rPr>
            </w:pPr>
          </w:p>
          <w:p w:rsidR="002D4E15" w:rsidRDefault="002D4E15">
            <w:pPr>
              <w:jc w:val="center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2D4E15" w:rsidRDefault="002D4E15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обучающих семинаров для малых форм хозяйствования в агропромышленном комплексе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2460800000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малых форм хозяйствов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ния в агропромышленном комплексе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2460811280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2460811280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</w:t>
            </w:r>
            <w:proofErr w:type="spellStart"/>
            <w:r w:rsidRPr="003D324C">
              <w:rPr>
                <w:szCs w:val="28"/>
              </w:rPr>
              <w:t>рыбохозяйственного</w:t>
            </w:r>
            <w:proofErr w:type="spellEnd"/>
            <w:r w:rsidRPr="003D324C">
              <w:rPr>
                <w:szCs w:val="28"/>
              </w:rPr>
              <w:t xml:space="preserve"> ко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плекса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товарного рыбоводства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юридическим лицам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дивидуальным предпринимателям на возмещение затрат на произво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ство товарной рыбы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2470111850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2470111850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юридическим лицам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дивидуальным предпринимателям в целях возмещения части затрат на производство рыбопосадочного м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териала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2470112040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2470112040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рыболовства и </w:t>
            </w:r>
            <w:proofErr w:type="spellStart"/>
            <w:r w:rsidRPr="003D324C">
              <w:rPr>
                <w:szCs w:val="28"/>
              </w:rPr>
              <w:t>рыбопер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работки</w:t>
            </w:r>
            <w:proofErr w:type="spell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юридическим лицам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дивидуальным предпринимателям на возмещение части затрат на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изводство товарно-пищевой рыбной продукции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2470211870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2470211870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юридическим лицам и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дивидуальным предпринимателям на возмещение части затрат на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бычу (вылов) водных биоресурсов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2470212050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2470212050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эпизоотического, вет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ринарно-санитарного благополучия в Краснодарском крае и развитие государственной ветеринарной службы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806181,6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Проведение противоэпизоотических мероприятий и лечебно-профилактической работы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673979,1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628204,0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18318,5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10532,0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598479,6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873,9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Противоэпизоотические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2480109970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31357,8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2480109970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31357,8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Предупреждение риска заноса, 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 xml:space="preserve">пространения и ликвидация очагов африканской чумы свиней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2480110230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2480110230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2480110230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дарственных полномочий по пред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преждению и ликвидации болезней животных, их лечению, защите населения от болезней, общих для человека и животных, в части рег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лирования численности безнадзо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ных животных на территории мун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ципальных образований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2480161650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13217,3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2480161650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13217,3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1768E0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материально-</w:t>
            </w:r>
            <w:r w:rsidR="00413CEC" w:rsidRPr="003D324C">
              <w:rPr>
                <w:szCs w:val="28"/>
              </w:rPr>
              <w:t>технической базы государственной ветеринарной службы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государственными учреждениями капитального ремо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2480209020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ственного управления ветеринарии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123202,5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123202,5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112871,8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10158,7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2480900190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Развитие </w:t>
            </w:r>
            <w:proofErr w:type="spellStart"/>
            <w:r w:rsidRPr="003D324C">
              <w:rPr>
                <w:szCs w:val="28"/>
              </w:rPr>
              <w:t>подотрасли</w:t>
            </w:r>
            <w:proofErr w:type="spellEnd"/>
            <w:r w:rsidRPr="003D324C">
              <w:rPr>
                <w:szCs w:val="28"/>
              </w:rPr>
              <w:t xml:space="preserve"> виноградарства и виноделия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528562,1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сел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скохозяйственных товаропроизвод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телей по возмещению части затрат на закладку и уход за виноградник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509306,6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закла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ку и уход за виноградниками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2490150320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428112,1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2490150320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428112,1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закла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ку и уход за виноградниками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24901R0320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81194,5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24901R0320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81194,5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виноградарства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13676,1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агропромы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ленного комплекса, обеспечива</w:t>
            </w:r>
            <w:r w:rsidRPr="003D324C">
              <w:rPr>
                <w:szCs w:val="28"/>
              </w:rPr>
              <w:t>ю</w:t>
            </w:r>
            <w:r w:rsidRPr="003D324C">
              <w:rPr>
                <w:szCs w:val="28"/>
              </w:rPr>
              <w:t xml:space="preserve">щим развитие виноградарства, на возмещение части затрат, связанных с развитием </w:t>
            </w:r>
            <w:proofErr w:type="spellStart"/>
            <w:r w:rsidRPr="003D324C">
              <w:rPr>
                <w:szCs w:val="28"/>
              </w:rPr>
              <w:t>питомниководческой</w:t>
            </w:r>
            <w:proofErr w:type="spellEnd"/>
            <w:r w:rsidRPr="003D324C">
              <w:rPr>
                <w:szCs w:val="28"/>
              </w:rPr>
              <w:t xml:space="preserve"> базы, проведением селекционных мероприятий и переходом на инте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сивную систему возделывания вин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градников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2490211770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13676,1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2490211770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13676,1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поддержка разв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тия виноделия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меропр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ятий по продвижению винодельч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ской продукции на внутренний и внешний рынки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2490311830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2490311830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5579,4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Развитие селекции и семеноводства сельскохозяйственных культур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153474,1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поддержку элитного семеноводства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24Б0500000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153474,1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прио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ретение элитных семян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24Б0550310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131382,9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24Б0550310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131382,9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части затрат на прио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ретение элитных семян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24Б05R0310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22091,2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24Б05R0310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22091,2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22.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топливно-энергетического ко</w:t>
            </w:r>
            <w:r w:rsidRPr="003D324C">
              <w:rPr>
                <w:b/>
                <w:bCs/>
                <w:szCs w:val="28"/>
              </w:rPr>
              <w:t>м</w:t>
            </w:r>
            <w:r w:rsidRPr="003D324C">
              <w:rPr>
                <w:b/>
                <w:bCs/>
                <w:szCs w:val="28"/>
              </w:rPr>
              <w:t>плекса"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2500000000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294953,5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Газификация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243960,7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Комплексное развитие газификации населенных пунктов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243960,7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proofErr w:type="gramStart"/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Краснодарского края по пред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ставлению дополнительных мер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циальной поддержки по оплате услуг газоснабжения сжиженным углеводородным газом, реализу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мым из групповых газовых резерв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арных установок для бытовых нужд населения, переселенного из зоны строительства  олимпийских объе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тов города Сочи в жилые дома, предоставленные взамен изъятых, до перевода их на природный газ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2510160130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2510160130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организацию газосна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жения населения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2510160620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2510160620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Энергосбережение и повышение энергетической эффективности на территории Краснодарского края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повышению эне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гетической эффективности и конк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рентоспособности, пропаганда и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пуляризация энергосбережения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реализацию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по энергосбережению и пов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шению энергетической эффективн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сти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2520160510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2520160510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8323,6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Модернизация систем теплоснабж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42669,2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Модернизация объектов теплосна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жения социально значимых учр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ждений, находящихся в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собственности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39867,7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39867,7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39867,7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Модернизация объектов теплосна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жения, находящихся в муниципал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ной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организацию тепл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снабжения населения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2530261070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2530261070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23.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"Обеспеч</w:t>
            </w:r>
            <w:r w:rsidRPr="003D324C">
              <w:rPr>
                <w:b/>
                <w:bCs/>
                <w:szCs w:val="28"/>
              </w:rPr>
              <w:t>е</w:t>
            </w:r>
            <w:r w:rsidRPr="003D324C">
              <w:rPr>
                <w:b/>
                <w:bCs/>
                <w:szCs w:val="28"/>
              </w:rPr>
              <w:t>ние участия Краснодарского края в подготовке и проведении Кубка конфедераций в 2017 году и че</w:t>
            </w:r>
            <w:r w:rsidRPr="003D324C">
              <w:rPr>
                <w:b/>
                <w:bCs/>
                <w:szCs w:val="28"/>
              </w:rPr>
              <w:t>м</w:t>
            </w:r>
            <w:r w:rsidRPr="003D324C">
              <w:rPr>
                <w:b/>
                <w:bCs/>
                <w:szCs w:val="28"/>
              </w:rPr>
              <w:t>пионата мира по футболу в 2018 году в Российской Федерации"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496974,9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C21489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"Обеспечение участия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 в подготовке и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ведении Кубка конфедераций в 2017 году и чемпионата мира по футболу в 2018 году в Российской Федер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496974,9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Создание спортивной инфрастру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туры, в том числе использование объектов постолимпийского насл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дия для проведения Кубка конфед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раций ФИФА 2017 года и чемпион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та мира по футболу ФИФА 2018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496974,9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179682,2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179682,2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Разработка операционного </w:t>
            </w:r>
            <w:proofErr w:type="gramStart"/>
            <w:r w:rsidRPr="003D324C">
              <w:rPr>
                <w:szCs w:val="28"/>
              </w:rPr>
              <w:t>мастер-плана</w:t>
            </w:r>
            <w:proofErr w:type="gramEnd"/>
            <w:r w:rsidRPr="003D324C">
              <w:rPr>
                <w:szCs w:val="28"/>
              </w:rPr>
              <w:t xml:space="preserve"> транспортного обеспечения Кубка конфедераций 2017 года и чемпионата мира по футболу 2018 года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2610112320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2610112320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организацию провед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официальных спортивных мер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приятий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2610162480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18240,0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2610162480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18240,0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Прочие мероприятия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26101R8980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295552,7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26101R8980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295552,7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lastRenderedPageBreak/>
              <w:t>24.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Государственная программа Краснодарского края "Развитие промышленности Краснодарского края и повышение ее конкурент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способности"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2700000000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70400,0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устойчивого развития промышленного комплекса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70400,0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деятельности в сфере промышленности на возм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щение части затрат, связанных с уплатой процентов по кредитам (л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зингу), привлеченным в кредитных организациях на создание новых произво</w:t>
            </w:r>
            <w:proofErr w:type="gramStart"/>
            <w:r w:rsidRPr="003D324C">
              <w:rPr>
                <w:szCs w:val="28"/>
              </w:rPr>
              <w:t>дств пр</w:t>
            </w:r>
            <w:proofErr w:type="gramEnd"/>
            <w:r w:rsidRPr="003D324C">
              <w:rPr>
                <w:szCs w:val="28"/>
              </w:rPr>
              <w:t>омышленной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дукции, техническое перевооруж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ние, модернизацию, приобретение и монтаж оборудования, проведение пусконаладочных работ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2710112340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2"/>
                <w:szCs w:val="28"/>
              </w:rPr>
            </w:pPr>
            <w:r w:rsidRPr="00C21489">
              <w:rPr>
                <w:sz w:val="22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Организация и проведение меропр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ятий, направленных на содействие развитию подготовки кадров для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раслей промышленности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2"/>
                <w:szCs w:val="28"/>
              </w:rPr>
            </w:pPr>
            <w:r w:rsidRPr="00C21489">
              <w:rPr>
                <w:sz w:val="22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2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C21489" w:rsidRDefault="00413CEC" w:rsidP="001A749C">
            <w:pPr>
              <w:jc w:val="both"/>
              <w:rPr>
                <w:sz w:val="24"/>
                <w:szCs w:val="28"/>
              </w:rPr>
            </w:pPr>
            <w:r w:rsidRPr="00C2148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C21489" w:rsidRDefault="00413CEC">
            <w:pPr>
              <w:rPr>
                <w:sz w:val="24"/>
                <w:szCs w:val="28"/>
              </w:rPr>
            </w:pPr>
          </w:p>
        </w:tc>
      </w:tr>
      <w:tr w:rsidR="00413CEC" w:rsidTr="00C21489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субъектам деятельности в сфере промышленности на возм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щение части затрат, связанных с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ганизацией производства промы</w:t>
            </w:r>
            <w:r w:rsidRPr="003D324C">
              <w:rPr>
                <w:szCs w:val="28"/>
              </w:rPr>
              <w:t>ш</w:t>
            </w:r>
            <w:r w:rsidRPr="003D324C">
              <w:rPr>
                <w:szCs w:val="28"/>
              </w:rPr>
              <w:t>ленной продукции в целях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чения трудовой занятости осужде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управляющим компаниям индустриальных (промышленных) парков на возмещение части затрат на реализацию инвестиционных проектов по созданию инфрастру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туры промышленных парков на 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управляющим компаниям индустриальных (промышленных) парков на возмещение части затрат на уплату процентов по кредитам, полученным в российских креди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ных организациях и в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ной корпорации "Банк развития и внешнеэкономической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сти" в 2015 – 2018 годах на кап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тальное строительство объектов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фраструктуры и промышленности промышленных парков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управляющим компаниям технопарков на возмещение части затрат, связанных с технологич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ским присоединением объектов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фраструктуры технопарка к инж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нерным сетям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управляющим компаниям технопарков на возмещение части затрат на уплату процентов по кр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дитам, полученным в российских кредитных организациях на кап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тальное строительство объектов 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фраструктуры технопарков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2710112630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lastRenderedPageBreak/>
              <w:t>25.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Государственная программа Краснодарского края </w:t>
            </w:r>
            <w:r w:rsidRPr="003D324C">
              <w:rPr>
                <w:b/>
                <w:bCs/>
                <w:szCs w:val="28"/>
              </w:rPr>
              <w:br/>
              <w:t>"Управление государственными финансами Краснодарского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2800000000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12538676,1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Совершенствование межбюджетных отношений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4351197,4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Выравнивание бюджетной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ченности муниципальных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4336197,4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Дотации на выравнивание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ной обеспеченности муниципальных районов (городских округов)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3212162,0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3212162,0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Дотации на выравнивание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ной обеспеченности поселений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607701,3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607701,3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выравнивание обесп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ченности муниципальных районов по реализации расходных обяз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тельств по выравниванию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ной обеспеченности поселений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516334,1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2810160030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516334,1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Оценка качества управления мун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ципальными финансами в 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пальных образованиях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межбюджетные трансферты по результатам оценки качества управления муниципальными 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нансами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2810260980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2810260980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государственным до</w:t>
            </w:r>
            <w:r w:rsidRPr="003D324C">
              <w:rPr>
                <w:szCs w:val="28"/>
              </w:rPr>
              <w:t>л</w:t>
            </w:r>
            <w:r w:rsidRPr="003D324C">
              <w:rPr>
                <w:szCs w:val="28"/>
              </w:rPr>
              <w:t>гом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7538396,6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в установленные сроки и в полном объеме платежей по обслуживанию долговых обяз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тель</w:t>
            </w:r>
            <w:proofErr w:type="gramStart"/>
            <w:r w:rsidRPr="003D324C">
              <w:rPr>
                <w:szCs w:val="28"/>
              </w:rPr>
              <w:t>ств Кр</w:t>
            </w:r>
            <w:proofErr w:type="gramEnd"/>
            <w:r w:rsidRPr="003D324C">
              <w:rPr>
                <w:szCs w:val="28"/>
              </w:rPr>
              <w:t>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7538396,6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Процентные платежи по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ственному долгу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2820110520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7538396,6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2820110520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7538396,6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единой финансово-бюджетной политики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и обеспечение сбалансир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ванности краевого бюджета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649082,1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Формирование резервного фонда администрации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249311,5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Резервный фонд администрации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2830110490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249311,5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2830110490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249311,5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Исполнение судебных актов по 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 xml:space="preserve">кам к казне Краснодарского края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40505,4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Прочие обязательства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2830210380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40505,4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2830210380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40505,4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Оплата услуг агентов по осущест</w:t>
            </w:r>
            <w:r w:rsidRPr="003D324C">
              <w:rPr>
                <w:szCs w:val="28"/>
              </w:rPr>
              <w:t>в</w:t>
            </w:r>
            <w:r w:rsidRPr="003D324C">
              <w:rPr>
                <w:szCs w:val="28"/>
              </w:rPr>
              <w:t>лению ими функций, предусмотре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агентскими соглашениями, з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ключенными с министерством ф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нансов Краснодарского края, в ра</w:t>
            </w:r>
            <w:r w:rsidRPr="003D324C">
              <w:rPr>
                <w:szCs w:val="28"/>
              </w:rPr>
              <w:t>м</w:t>
            </w:r>
            <w:r w:rsidRPr="003D324C">
              <w:rPr>
                <w:szCs w:val="28"/>
              </w:rPr>
              <w:t>ках осуществления государственных заимствований от имени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2830300000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Выполнение других обязательств государства по выплате агентских комиссий и вознаграждения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2830310410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2830310410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стерства финансов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359211,5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359211,5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283024,9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75565,6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2830900190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621,0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26.</w:t>
            </w:r>
          </w:p>
        </w:tc>
        <w:tc>
          <w:tcPr>
            <w:tcW w:w="4678" w:type="dxa"/>
            <w:hideMark/>
          </w:tcPr>
          <w:p w:rsidR="001950C9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Государственная программа Краснодарского края </w:t>
            </w:r>
          </w:p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"</w:t>
            </w:r>
            <w:proofErr w:type="spellStart"/>
            <w:r w:rsidRPr="003D324C">
              <w:rPr>
                <w:b/>
                <w:bCs/>
                <w:szCs w:val="28"/>
              </w:rPr>
              <w:t>Медиасреда</w:t>
            </w:r>
            <w:proofErr w:type="spellEnd"/>
            <w:r w:rsidRPr="003D324C">
              <w:rPr>
                <w:b/>
                <w:bCs/>
                <w:szCs w:val="28"/>
              </w:rPr>
              <w:t xml:space="preserve">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2900000000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631010,0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Основные мероприятия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</w:t>
            </w:r>
            <w:proofErr w:type="spellStart"/>
            <w:r w:rsidRPr="003D324C">
              <w:rPr>
                <w:szCs w:val="28"/>
              </w:rPr>
              <w:t>Медиасреда</w:t>
            </w:r>
            <w:proofErr w:type="spellEnd"/>
            <w:r w:rsidRPr="003D324C">
              <w:rPr>
                <w:szCs w:val="28"/>
              </w:rPr>
              <w:t xml:space="preserve">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631010,0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доступа к информации о деятельности администрации Краснодарского края и органов 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полнительной власти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560680,0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ственной программы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 "</w:t>
            </w:r>
            <w:proofErr w:type="spellStart"/>
            <w:r w:rsidRPr="003D324C">
              <w:rPr>
                <w:szCs w:val="28"/>
              </w:rPr>
              <w:t>Медиасреда</w:t>
            </w:r>
            <w:proofErr w:type="spellEnd"/>
            <w:r w:rsidRPr="003D324C">
              <w:rPr>
                <w:szCs w:val="28"/>
              </w:rPr>
              <w:t xml:space="preserve"> Кубани"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2910110260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560680,0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2910110260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560680,0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информационной политики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2910900000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70330,0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70330,0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64621,0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5524,0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2910900190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27.</w:t>
            </w:r>
          </w:p>
        </w:tc>
        <w:tc>
          <w:tcPr>
            <w:tcW w:w="4678" w:type="dxa"/>
            <w:hideMark/>
          </w:tcPr>
          <w:p w:rsidR="001950C9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Государственная программа Краснодарского края "Развитие сети автомобильных дорог </w:t>
            </w:r>
          </w:p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Краснодарского края"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3000000000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17194544,9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реконструкция,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питальный ремонт, ремонт и соде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жание автомобильных дорог общего регионального или межмуниципал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ного значения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15670422,9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по увеличению протяженности автомобильных дорог общего пол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зования регионального или межм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ниципального значения,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ствующих нормативным требован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15480586,9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Ликвидация последствий чрезв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чайных ситуаций на автомобильных дорогах общего пользования реги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нального или межмуниципального значения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3010110450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3010110450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Капитальный ремонт и ремонт,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держание автомобильных дорог 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щего пользования регионального или межмуниципального значения, включая проектно-изыскательские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3010111010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11733068,2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3010111010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11733068,2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3597518,7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3010111580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3597518,7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Повышение </w:t>
            </w:r>
            <w:proofErr w:type="gramStart"/>
            <w:r w:rsidRPr="003D324C">
              <w:rPr>
                <w:szCs w:val="28"/>
              </w:rPr>
              <w:t>эффективности функц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онирования учреждений сферы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рожного хозяйства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3010200000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189836,0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189836,0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017590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пальными) органами, казенными </w:t>
            </w:r>
            <w:r w:rsidRPr="003D324C">
              <w:rPr>
                <w:szCs w:val="28"/>
              </w:rPr>
              <w:lastRenderedPageBreak/>
              <w:t>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3010200590</w:t>
            </w:r>
          </w:p>
        </w:tc>
        <w:tc>
          <w:tcPr>
            <w:tcW w:w="708" w:type="dxa"/>
            <w:vAlign w:val="bottom"/>
            <w:hideMark/>
          </w:tcPr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Default="00017590">
            <w:pPr>
              <w:jc w:val="center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Default="00017590">
            <w:pPr>
              <w:jc w:val="right"/>
              <w:rPr>
                <w:szCs w:val="28"/>
                <w:lang w:val="en-US"/>
              </w:rPr>
            </w:pPr>
          </w:p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82912,9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66141,0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3010200590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40782,1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реконструкция, 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питальный ремонт и ремонт автом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бильных дорог общего пользования местного значения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1524122,0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Финансовое обеспечение меропри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тий по увеличению протяженности автомобильных дорог общего пол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зования местного значения на терр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тории Краснодарского края, соо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ветствующих нормативным треб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3020100000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1524122,0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строительство (реко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струкцию) автомобильных дорог общего пользования местного зн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3020161110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3020161110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капитальный ремонт и ремонт автомобильных дорог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го пользования местного значения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3020162440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1444122,0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3020162440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1444122,0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28.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высш</w:t>
            </w:r>
            <w:r w:rsidRPr="003D324C">
              <w:rPr>
                <w:b/>
                <w:bCs/>
                <w:szCs w:val="28"/>
              </w:rPr>
              <w:t>е</w:t>
            </w:r>
            <w:r w:rsidRPr="003D324C">
              <w:rPr>
                <w:b/>
                <w:bCs/>
                <w:szCs w:val="28"/>
              </w:rPr>
              <w:t>го исполнительного органа гос</w:t>
            </w:r>
            <w:r w:rsidRPr="003D324C">
              <w:rPr>
                <w:b/>
                <w:bCs/>
                <w:szCs w:val="28"/>
              </w:rPr>
              <w:t>у</w:t>
            </w:r>
            <w:r w:rsidRPr="003D324C">
              <w:rPr>
                <w:b/>
                <w:bCs/>
                <w:szCs w:val="28"/>
              </w:rPr>
              <w:t>дарственной власти Краснода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ского края - администрации Кра</w:t>
            </w:r>
            <w:r w:rsidRPr="003D324C">
              <w:rPr>
                <w:b/>
                <w:bCs/>
                <w:szCs w:val="28"/>
              </w:rPr>
              <w:t>с</w:t>
            </w:r>
            <w:r w:rsidRPr="003D324C">
              <w:rPr>
                <w:b/>
                <w:bCs/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7000000000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2024832,7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Глава администрации (губернатор)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Заместители главы администрации (губернатора)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15944,3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7020000190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15944,3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7020000190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15944,3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депут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тов Государственной Думы, членов Совета Федерации и их помощников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29140,0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депут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тов Государственной Думы и их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мощников в избирательных округах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27515,0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22289,0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5226,0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членов Совета Федер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1565,0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7030051420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 админ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страции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78371,4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78371,4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19599,0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8051,7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50607,7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7040000590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хозяйственного обсл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живания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7050000000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861946,0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7050000590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861946,0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7050000590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447378,0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7050000590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372955,1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7050000590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41612,9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 воздушного транспорта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7060000000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342812,6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7060000590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342812,6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7060000590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6944,2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7060000590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316474,4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7060000590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19394,0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отдельных полн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мочий Российской Федерации и го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ударственных полномочий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94170,9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первичного вои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учета на территориях, где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сутствуют военные комиссариаты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7070051180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77777,3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7070051180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77777,3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полномочий по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ставлению (изменению) списков кандидатов в присяжные заседатели федеральных судов общей юрисди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ции в Российской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7070051200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7070051200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8006,2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колов об административных прав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нарушениях, посягающих на общ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ственный порядок и общественную безопасность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7070057010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5842,1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7070057010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5842,1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7070060190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2545,3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7070060190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2545,3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Оказание гражданам бесплатной юридической помощи на территории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7080000000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017590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Возмещение расходов адвокатов, оказывающих гражданам беспла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ную юридическую помощь в рамках государственной системы беспла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ной юридической помощи на терр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 xml:space="preserve">тории Краснодарского края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7080011960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7080011960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функционирования 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министрации и представитель</w:t>
            </w:r>
            <w:proofErr w:type="gramStart"/>
            <w:r w:rsidRPr="003D324C">
              <w:rPr>
                <w:szCs w:val="28"/>
              </w:rPr>
              <w:t>ств Кр</w:t>
            </w:r>
            <w:proofErr w:type="gramEnd"/>
            <w:r w:rsidRPr="003D324C">
              <w:rPr>
                <w:szCs w:val="28"/>
              </w:rPr>
              <w:t>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600273,5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600273,5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458182,5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140491,0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29.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Зак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нодательного Собрания Красн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433044,8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Председатель Законодательного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брания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2074,0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Депутаты Законодательного Собр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68128,0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7120000190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68128,0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7120000190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68128,0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Поощрение победителей краевых конкурсов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11298,8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Поощрение победителей в соревн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ваниях по конкуру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Единовременные денежные премии за победу в скачках на лошадях ч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стокровной верховой породы на приз Законодательного Собрания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Премирование </w:t>
            </w:r>
            <w:proofErr w:type="gramStart"/>
            <w:r w:rsidRPr="003D324C">
              <w:rPr>
                <w:szCs w:val="28"/>
              </w:rPr>
              <w:t>награжденных</w:t>
            </w:r>
            <w:proofErr w:type="gramEnd"/>
            <w:r w:rsidRPr="003D324C">
              <w:rPr>
                <w:szCs w:val="28"/>
              </w:rPr>
              <w:t xml:space="preserve">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четной грамотой или Благода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ственным письмом Законодательн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Собрания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5672,0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5672,0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Премирование победителей краевых конкурсов педагогических работн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ков образовательных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7130011640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Премирование победителей краевого конкурса "Призвание" на звание "Лучший участковый уполномоче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ный полиции в Краснодарском крае"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7130011950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3959,8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7130011950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7130011950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459,8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Премирование победителей краевого конкурса молодых журналистов Краснодарского края "Добро руками молодых"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7130012220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Социальное обеспечение и иные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платы населению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7130012220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300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Законодательное Собрание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351544,0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351544,0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260504,0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90133,0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lastRenderedPageBreak/>
              <w:t>30.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реги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нальной энергетической комиссии — департамента цен и тарифов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7300000000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105707,1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отдельных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ственных полномочий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 по регулированию тар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фов организаций коммунального комплекса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3031,2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регулированию тарифов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ганизаций коммунального компле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са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7310060990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3031,2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7310060990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3031,2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Региональная энергетическая коми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сия — департамент цен и тарифов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102675,9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102675,9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88706,0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9537,6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4432,3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31.</w:t>
            </w:r>
          </w:p>
        </w:tc>
        <w:tc>
          <w:tcPr>
            <w:tcW w:w="4678" w:type="dxa"/>
            <w:hideMark/>
          </w:tcPr>
          <w:p w:rsidR="001950C9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Обеспечение деятельности </w:t>
            </w:r>
          </w:p>
          <w:p w:rsidR="001950C9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департамента </w:t>
            </w:r>
            <w:proofErr w:type="gramStart"/>
            <w:r w:rsidRPr="003D324C">
              <w:rPr>
                <w:b/>
                <w:bCs/>
                <w:szCs w:val="28"/>
              </w:rPr>
              <w:t>промышленной</w:t>
            </w:r>
            <w:proofErr w:type="gramEnd"/>
          </w:p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политики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7400000000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47851,0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Департамент промышленной пол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тики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7490000000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47851,0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47851,0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45787,0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2033,0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32.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Обеспечение </w:t>
            </w:r>
            <w:proofErr w:type="gramStart"/>
            <w:r w:rsidRPr="003D324C">
              <w:rPr>
                <w:b/>
                <w:bCs/>
                <w:szCs w:val="28"/>
              </w:rPr>
              <w:t>деятельности упра</w:t>
            </w:r>
            <w:r w:rsidRPr="003D324C">
              <w:rPr>
                <w:b/>
                <w:bCs/>
                <w:szCs w:val="28"/>
              </w:rPr>
              <w:t>в</w:t>
            </w:r>
            <w:r w:rsidRPr="003D324C">
              <w:rPr>
                <w:b/>
                <w:bCs/>
                <w:szCs w:val="28"/>
              </w:rPr>
              <w:t>ления государственной охраны объектов культурного наследия Краснодарского края</w:t>
            </w:r>
            <w:proofErr w:type="gramEnd"/>
            <w:r w:rsidRPr="003D324C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27222,2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Реализация мероприятий в области сохранения, использования, попул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ризации и государственной охраны объектов культурного наследия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Другие мероприятия в области кул</w:t>
            </w:r>
            <w:r w:rsidRPr="003D324C">
              <w:rPr>
                <w:szCs w:val="28"/>
              </w:rPr>
              <w:t>ь</w:t>
            </w:r>
            <w:r w:rsidRPr="003D324C">
              <w:rPr>
                <w:szCs w:val="28"/>
              </w:rPr>
              <w:t>туры и кинематографии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7610010610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7610010610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государственной охр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 xml:space="preserve">ны объектов культурного наследия Краснодарского края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17222,2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14272,3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12281,7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1955,6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пунктом 1 статьи 9.1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25 июня 2002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 № 73-ФЗ "Об объектах культу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7690059500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2949,9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7690059500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2949,9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33.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депа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тамента финансово-бюджетного надзора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7700000000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54386,0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Департамент финансово-бюджетного надзора Краснодарск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7790000000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54386,0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54386,0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49139,6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5186,4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34.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 xml:space="preserve">Обеспечение </w:t>
            </w:r>
            <w:proofErr w:type="gramStart"/>
            <w:r w:rsidRPr="003D324C">
              <w:rPr>
                <w:b/>
                <w:bCs/>
                <w:szCs w:val="28"/>
              </w:rPr>
              <w:t>деятельности упра</w:t>
            </w:r>
            <w:r w:rsidRPr="003D324C">
              <w:rPr>
                <w:b/>
                <w:bCs/>
                <w:szCs w:val="28"/>
              </w:rPr>
              <w:t>в</w:t>
            </w:r>
            <w:r w:rsidRPr="003D324C">
              <w:rPr>
                <w:b/>
                <w:bCs/>
                <w:szCs w:val="28"/>
              </w:rPr>
              <w:t>ления записи актов гражданского состояния Краснодарского края</w:t>
            </w:r>
            <w:proofErr w:type="gramEnd"/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7800000000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304971,5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записи актов 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состояния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304971,5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пунктом 1 статьи 4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15 ноября 1997 года № 143-ФЗ "Об актах 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состояния" полномочий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 на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ственную регистрацию актов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данского состояния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7890059300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218891,2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7890059300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201568,4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7890059300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16972,8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7890059300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переданных органам государственной власти субъектов Российской Федерации в соотве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ствии с пунктом 1 статьи 4 Фед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рального закона от 15 ноября 1997 года № 143-ФЗ "Об актах 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состояния" полномочий Ро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сийской Федерации на госуда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ственную регистрацию актов гра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данского состояния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7890089300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86080,3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7890089300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41019,6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7890089300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37060,7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7890089300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35.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Ко</w:t>
            </w:r>
            <w:r w:rsidRPr="003D324C">
              <w:rPr>
                <w:b/>
                <w:bCs/>
                <w:szCs w:val="28"/>
              </w:rPr>
              <w:t>н</w:t>
            </w:r>
            <w:r w:rsidRPr="003D324C">
              <w:rPr>
                <w:b/>
                <w:bCs/>
                <w:szCs w:val="28"/>
              </w:rPr>
              <w:t>трольно-счетной палаты Красн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7900000000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161259,0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Руководитель Контрольно-счетной палаты Краснодарского края и его заместители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017590" w:rsidRDefault="00413CEC" w:rsidP="001A749C">
            <w:pPr>
              <w:jc w:val="both"/>
              <w:rPr>
                <w:sz w:val="24"/>
                <w:szCs w:val="28"/>
              </w:rPr>
            </w:pPr>
            <w:r w:rsidRPr="000175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017590" w:rsidRDefault="00413CEC">
            <w:pPr>
              <w:rPr>
                <w:sz w:val="24"/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017590">
        <w:trPr>
          <w:gridBefore w:val="1"/>
          <w:wBefore w:w="6696" w:type="dxa"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Контрольно-счетная палата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157707,0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157707,0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104959,0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52678,0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7990000190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36.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Упо</w:t>
            </w:r>
            <w:r w:rsidRPr="003D324C">
              <w:rPr>
                <w:b/>
                <w:bCs/>
                <w:szCs w:val="28"/>
              </w:rPr>
              <w:t>л</w:t>
            </w:r>
            <w:r w:rsidRPr="003D324C">
              <w:rPr>
                <w:b/>
                <w:bCs/>
                <w:szCs w:val="28"/>
              </w:rPr>
              <w:t>номоченного по правам человека в Краснодарском крае и его апп</w:t>
            </w:r>
            <w:r w:rsidRPr="003D324C">
              <w:rPr>
                <w:b/>
                <w:bCs/>
                <w:szCs w:val="28"/>
              </w:rPr>
              <w:t>а</w:t>
            </w:r>
            <w:r w:rsidRPr="003D324C">
              <w:rPr>
                <w:b/>
                <w:bCs/>
                <w:szCs w:val="28"/>
              </w:rPr>
              <w:t xml:space="preserve">рата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8000000000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12294,0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Уполномоченный по правам челов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ка в Краснодарском крае и его апп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рат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12294,0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11259,0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37.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Упо</w:t>
            </w:r>
            <w:r w:rsidRPr="003D324C">
              <w:rPr>
                <w:b/>
                <w:bCs/>
                <w:szCs w:val="28"/>
              </w:rPr>
              <w:t>л</w:t>
            </w:r>
            <w:r w:rsidRPr="003D324C">
              <w:rPr>
                <w:b/>
                <w:bCs/>
                <w:szCs w:val="28"/>
              </w:rPr>
              <w:t>номоченного по правам ребенка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19441,0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Уполномоченный по правам ребенка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8190000000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19441,0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19441,0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13339,0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6075,0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38.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апп</w:t>
            </w:r>
            <w:r w:rsidRPr="003D324C">
              <w:rPr>
                <w:b/>
                <w:bCs/>
                <w:szCs w:val="28"/>
              </w:rPr>
              <w:t>а</w:t>
            </w:r>
            <w:r w:rsidRPr="003D324C">
              <w:rPr>
                <w:b/>
                <w:bCs/>
                <w:szCs w:val="28"/>
              </w:rPr>
              <w:t>ратов судов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8200000000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388252,0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Управление Судебного департаме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та в Краснодарском крае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8290000000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388252,0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8290000190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388252,0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8290000190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248244,0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8290000190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139786,0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8290000190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222,0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39.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Управление имуществом Красн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8400000000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297164,4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учрежд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ний, подведомственных департаме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ту имущественных отношений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83748,6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8410000590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83748,6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8410000590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72631,3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8410000590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8404,3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8410000590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2713,0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22717,8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8420010390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8994,6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8420010390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8744,6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8420010390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8420011020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8420011020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8000,0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по распоряжению земельными участками, находящимися в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дарственной собственности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8420061060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5723,2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8420061060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5723,2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Обеспечение деятельности департ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мента имущественных отношений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190698,0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190698,0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155807,0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34884,0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8490000190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40.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изб</w:t>
            </w:r>
            <w:r w:rsidRPr="003D324C">
              <w:rPr>
                <w:b/>
                <w:bCs/>
                <w:szCs w:val="28"/>
              </w:rPr>
              <w:t>и</w:t>
            </w:r>
            <w:r w:rsidRPr="003D324C">
              <w:rPr>
                <w:b/>
                <w:bCs/>
                <w:szCs w:val="28"/>
              </w:rPr>
              <w:t>рательной комиссии Краснода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8500000000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129596,4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Члены избирательной комиссии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8510000190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5041,0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Избирательная комиссия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124555,4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124555,4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102495,0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21925,4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41.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депа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тамента по надзору в строител</w:t>
            </w:r>
            <w:r w:rsidRPr="003D324C">
              <w:rPr>
                <w:b/>
                <w:bCs/>
                <w:szCs w:val="28"/>
              </w:rPr>
              <w:t>ь</w:t>
            </w:r>
            <w:r w:rsidRPr="003D324C">
              <w:rPr>
                <w:b/>
                <w:bCs/>
                <w:szCs w:val="28"/>
              </w:rPr>
              <w:t>ной сфере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103551,0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Департамент по надзору в стро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тельной сфере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8690000000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103551,0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103551,0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88337,8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15183,7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8690000190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42.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гос</w:t>
            </w:r>
            <w:r w:rsidRPr="003D324C">
              <w:rPr>
                <w:b/>
                <w:bCs/>
                <w:szCs w:val="28"/>
              </w:rPr>
              <w:t>у</w:t>
            </w:r>
            <w:r w:rsidRPr="003D324C">
              <w:rPr>
                <w:b/>
                <w:bCs/>
                <w:szCs w:val="28"/>
              </w:rPr>
              <w:t>дарственной жилищной инспе</w:t>
            </w:r>
            <w:r w:rsidRPr="003D324C">
              <w:rPr>
                <w:b/>
                <w:bCs/>
                <w:szCs w:val="28"/>
              </w:rPr>
              <w:t>к</w:t>
            </w:r>
            <w:r w:rsidRPr="003D324C">
              <w:rPr>
                <w:b/>
                <w:bCs/>
                <w:szCs w:val="28"/>
              </w:rPr>
              <w:t>ции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8700000000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94608,5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Государственная жилищная инспе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ция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8790000000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94608,5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94608,5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81597,5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12931,0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8790000190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43.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мин</w:t>
            </w:r>
            <w:r w:rsidRPr="003D324C">
              <w:rPr>
                <w:b/>
                <w:bCs/>
                <w:szCs w:val="28"/>
              </w:rPr>
              <w:t>и</w:t>
            </w:r>
            <w:r w:rsidRPr="003D324C">
              <w:rPr>
                <w:b/>
                <w:bCs/>
                <w:szCs w:val="28"/>
              </w:rPr>
              <w:t>стерства транспорта и дорожного хозяйства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8800000000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167878,5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Министерство транспорта и доро</w:t>
            </w:r>
            <w:r w:rsidRPr="003D324C">
              <w:rPr>
                <w:szCs w:val="28"/>
              </w:rPr>
              <w:t>ж</w:t>
            </w:r>
            <w:r w:rsidRPr="003D324C">
              <w:rPr>
                <w:szCs w:val="28"/>
              </w:rPr>
              <w:t>ного хозяйства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8890000000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167878,5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8890000190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167878,5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8890000190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137513,6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8890000190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29627,0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8890000190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737,9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44.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депа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тамента по регулированию ко</w:t>
            </w:r>
            <w:r w:rsidRPr="003D324C">
              <w:rPr>
                <w:b/>
                <w:bCs/>
                <w:szCs w:val="28"/>
              </w:rPr>
              <w:t>н</w:t>
            </w:r>
            <w:r w:rsidRPr="003D324C">
              <w:rPr>
                <w:b/>
                <w:bCs/>
                <w:szCs w:val="28"/>
              </w:rPr>
              <w:t>трактной системы Краснодарск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9100000000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61625,0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Департамент по регулированию ко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трактной системы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9190000000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61625,0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61625,0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50596,3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10982,9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9190000190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45,8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lastRenderedPageBreak/>
              <w:t>45.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пост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янного представительства адм</w:t>
            </w:r>
            <w:r w:rsidRPr="003D324C">
              <w:rPr>
                <w:b/>
                <w:bCs/>
                <w:szCs w:val="28"/>
              </w:rPr>
              <w:t>и</w:t>
            </w:r>
            <w:r w:rsidRPr="003D324C">
              <w:rPr>
                <w:b/>
                <w:bCs/>
                <w:szCs w:val="28"/>
              </w:rPr>
              <w:t>нистрации Краснодарского края при Правительстве Российской Федерации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9300000000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55714,0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Постоянное представительство а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министрации Краснодарского края при Правительстве Российской Ф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дерации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9390000000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55714,0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55714,0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41689,5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13386,5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9390000190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638,0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46.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Обеспечение деятельности Упо</w:t>
            </w:r>
            <w:r w:rsidRPr="003D324C">
              <w:rPr>
                <w:b/>
                <w:bCs/>
                <w:szCs w:val="28"/>
              </w:rPr>
              <w:t>л</w:t>
            </w:r>
            <w:r w:rsidRPr="003D324C">
              <w:rPr>
                <w:b/>
                <w:bCs/>
                <w:szCs w:val="28"/>
              </w:rPr>
              <w:t>номоченного по защите прав предпринимателей в Краснода</w:t>
            </w:r>
            <w:r w:rsidRPr="003D324C">
              <w:rPr>
                <w:b/>
                <w:bCs/>
                <w:szCs w:val="28"/>
              </w:rPr>
              <w:t>р</w:t>
            </w:r>
            <w:r w:rsidRPr="003D324C">
              <w:rPr>
                <w:b/>
                <w:bCs/>
                <w:szCs w:val="28"/>
              </w:rPr>
              <w:t>ском крае и его аппарата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9500000000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24578,0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Уполномоченный по защите прав предпринимателей в Краснодарском крае и его аппарат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9590000000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24578,0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24578,0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16203,7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8324,3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9590000190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47.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Предупреждение и ликвидация чрезвычайных ситуаций и ст</w:t>
            </w:r>
            <w:r w:rsidRPr="003D324C">
              <w:rPr>
                <w:b/>
                <w:bCs/>
                <w:szCs w:val="28"/>
              </w:rPr>
              <w:t>и</w:t>
            </w:r>
            <w:r w:rsidRPr="003D324C">
              <w:rPr>
                <w:b/>
                <w:bCs/>
                <w:szCs w:val="28"/>
              </w:rPr>
              <w:t>хийных бедствий природного и техногенного характера и их п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следствий на территории Красн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9600000000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5544,0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Мероприятия, направленные на пр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дупреждение и ликвидацию чрезв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чайных ситуаций и стихийных бе</w:t>
            </w:r>
            <w:r w:rsidRPr="003D324C">
              <w:rPr>
                <w:szCs w:val="28"/>
              </w:rPr>
              <w:t>д</w:t>
            </w:r>
            <w:r w:rsidRPr="003D324C">
              <w:rPr>
                <w:szCs w:val="28"/>
              </w:rPr>
              <w:t>ствий и их последствий, не относ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щиеся к публичным нормативным обязательствам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9620000000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Субвенции на осуществление о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дельных государственных полном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чий Краснодарского края по форм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рованию и утверждению списков граждан, лишившихся жилого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мещения в результате чрезвычайных ситуаций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9620060070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9620060070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5544,0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48.</w:t>
            </w: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Непрограммные расходы органов исполнительной власти Красн</w:t>
            </w:r>
            <w:r w:rsidRPr="003D324C">
              <w:rPr>
                <w:b/>
                <w:bCs/>
                <w:szCs w:val="28"/>
              </w:rPr>
              <w:t>о</w:t>
            </w:r>
            <w:r w:rsidRPr="003D324C">
              <w:rPr>
                <w:b/>
                <w:bCs/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9900000000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b/>
                <w:bCs/>
                <w:szCs w:val="28"/>
              </w:rPr>
            </w:pPr>
            <w:r w:rsidRPr="003D324C">
              <w:rPr>
                <w:b/>
                <w:bCs/>
                <w:szCs w:val="28"/>
              </w:rPr>
              <w:t>4440920,6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Осуществление капитальных влож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ний в объекты государственной со</w:t>
            </w:r>
            <w:r w:rsidRPr="003D324C">
              <w:rPr>
                <w:szCs w:val="28"/>
              </w:rPr>
              <w:t>б</w:t>
            </w:r>
            <w:r w:rsidRPr="003D324C">
              <w:rPr>
                <w:szCs w:val="28"/>
              </w:rPr>
              <w:t>ственности Краснодарского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9910000000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1917245,0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ского назначения, жилья, инфр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структуры, включая проектные и изыскательские работы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9910011580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311515,0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9910011580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311515,0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Реализация </w:t>
            </w:r>
            <w:proofErr w:type="gramStart"/>
            <w:r w:rsidRPr="003D324C">
              <w:rPr>
                <w:szCs w:val="28"/>
              </w:rPr>
              <w:t>программ модернизации здравоохранения субъектов Росси</w:t>
            </w:r>
            <w:r w:rsidRPr="003D324C">
              <w:rPr>
                <w:szCs w:val="28"/>
              </w:rPr>
              <w:t>й</w:t>
            </w:r>
            <w:r w:rsidRPr="003D324C">
              <w:rPr>
                <w:szCs w:val="28"/>
              </w:rPr>
              <w:t>ской Федерации</w:t>
            </w:r>
            <w:proofErr w:type="gramEnd"/>
            <w:r w:rsidRPr="003D324C">
              <w:rPr>
                <w:szCs w:val="28"/>
              </w:rPr>
              <w:t xml:space="preserve"> в</w:t>
            </w:r>
            <w:r w:rsidR="001768E0" w:rsidRPr="003D324C">
              <w:rPr>
                <w:szCs w:val="28"/>
              </w:rPr>
              <w:t xml:space="preserve"> части укрепления материально-</w:t>
            </w:r>
            <w:r w:rsidRPr="003D324C">
              <w:rPr>
                <w:szCs w:val="28"/>
              </w:rPr>
              <w:t>технической базы м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дицинских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9910082300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1605730,0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9910082300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400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1605730,0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Непрограммные расходы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9990000000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2523675,6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13677,1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9488,3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4012,8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9990000190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обеспечение деятельн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сти (оказание услуг) государстве</w:t>
            </w:r>
            <w:r w:rsidRPr="003D324C">
              <w:rPr>
                <w:szCs w:val="28"/>
              </w:rPr>
              <w:t>н</w:t>
            </w:r>
            <w:r w:rsidRPr="003D324C">
              <w:rPr>
                <w:szCs w:val="28"/>
              </w:rPr>
              <w:t>ных учреждений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78053,0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Расходы на выплаты персоналу в ц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лях обеспечения выполнения фун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ций государственными (муниц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пальными) органами, казенными учреждениями, органами управл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ния государственными внебюдже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ными фондами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100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64566,0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10271,0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9990000590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3216,0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Государственные гарантии Красн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1579497,0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1579497,0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Отдельные мероприятия по присв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ению Краснодарскому краю креди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ных рейтингов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9990010370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1803,6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Прочие обязательства Краснода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176061,8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9990010380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800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176061,8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обеспечению моб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лизационной готовности экономики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9990011530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146481,4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9990011530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16829,0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Предоставление субсидий бюдже</w:t>
            </w:r>
            <w:r w:rsidRPr="003D324C">
              <w:rPr>
                <w:szCs w:val="28"/>
              </w:rPr>
              <w:t>т</w:t>
            </w:r>
            <w:r w:rsidRPr="003D324C">
              <w:rPr>
                <w:szCs w:val="28"/>
              </w:rPr>
              <w:t>ным, автономным учреждениям и иным некоммерческим организац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9990011530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600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129652,4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Мероприятия по проведению гос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дарственной кадастровой оценки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9990012250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94416,3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9990012250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94416,3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Подготовка изменений в схему те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риториального планирования Кра</w:t>
            </w:r>
            <w:r w:rsidRPr="003D324C">
              <w:rPr>
                <w:szCs w:val="28"/>
              </w:rPr>
              <w:t>с</w:t>
            </w:r>
            <w:r w:rsidRPr="003D324C">
              <w:rPr>
                <w:szCs w:val="28"/>
              </w:rPr>
              <w:t>нодарского края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9990012330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Закупка товаров, работ и услуг для обеспечения государственных (м</w:t>
            </w:r>
            <w:r w:rsidRPr="003D324C">
              <w:rPr>
                <w:szCs w:val="28"/>
              </w:rPr>
              <w:t>у</w:t>
            </w:r>
            <w:r w:rsidRPr="003D324C">
              <w:rPr>
                <w:szCs w:val="28"/>
              </w:rPr>
              <w:t>ниципальных) нужд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9990012330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200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9398,0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Проведение Всероссийской сельск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хозяйственной переписи в 2016 году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9990053910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81573,6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9990053910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81573,6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подготовку градостр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ительной и землеустроительной д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кументации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13913,5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9990060300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13913,5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строительство, прое</w:t>
            </w:r>
            <w:r w:rsidRPr="003D324C">
              <w:rPr>
                <w:szCs w:val="28"/>
              </w:rPr>
              <w:t>к</w:t>
            </w:r>
            <w:r w:rsidRPr="003D324C">
              <w:rPr>
                <w:szCs w:val="28"/>
              </w:rPr>
              <w:t>тирование, капитальный ремонт, р</w:t>
            </w:r>
            <w:r w:rsidRPr="003D324C">
              <w:rPr>
                <w:szCs w:val="28"/>
              </w:rPr>
              <w:t>е</w:t>
            </w:r>
            <w:r w:rsidRPr="003D324C">
              <w:rPr>
                <w:szCs w:val="28"/>
              </w:rPr>
              <w:t>конструкцию и обеспечение бе</w:t>
            </w:r>
            <w:r w:rsidRPr="003D324C">
              <w:rPr>
                <w:szCs w:val="28"/>
              </w:rPr>
              <w:t>з</w:t>
            </w:r>
            <w:r w:rsidRPr="003D324C">
              <w:rPr>
                <w:szCs w:val="28"/>
              </w:rPr>
              <w:t>опасности дорожного движения на автомобильных дорогах местного значения муниципального образов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город Краснодар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175878,0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9990060320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175878,0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Субсидии на проектирование и строительство жилья </w:t>
            </w:r>
            <w:proofErr w:type="spellStart"/>
            <w:r w:rsidRPr="003D324C">
              <w:rPr>
                <w:szCs w:val="28"/>
              </w:rPr>
              <w:t>экономкласса</w:t>
            </w:r>
            <w:proofErr w:type="spellEnd"/>
            <w:r w:rsidRPr="003D324C">
              <w:rPr>
                <w:szCs w:val="28"/>
              </w:rPr>
              <w:t xml:space="preserve"> с последующим предоставлением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строенного жилья по договорам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циального найма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9990060410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11008,5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предоставление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трудникам, замещающим должности участковых уполномоченных пол</w:t>
            </w:r>
            <w:r w:rsidRPr="003D324C">
              <w:rPr>
                <w:szCs w:val="28"/>
              </w:rPr>
              <w:t>и</w:t>
            </w:r>
            <w:r w:rsidRPr="003D324C">
              <w:rPr>
                <w:szCs w:val="28"/>
              </w:rPr>
              <w:t>ции, и членам их семей жилых п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мещений на период выполнения с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трудниками обязанностей по ук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занным должностям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61890,5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9990060660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61890,5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возмещение затрат о</w:t>
            </w:r>
            <w:r w:rsidRPr="003D324C">
              <w:rPr>
                <w:szCs w:val="28"/>
              </w:rPr>
              <w:t>р</w:t>
            </w:r>
            <w:r w:rsidRPr="003D324C">
              <w:rPr>
                <w:szCs w:val="28"/>
              </w:rPr>
              <w:t>ганизациям водопроводно-канализационного комплекса, св</w:t>
            </w:r>
            <w:r w:rsidRPr="003D324C">
              <w:rPr>
                <w:szCs w:val="28"/>
              </w:rPr>
              <w:t>я</w:t>
            </w:r>
            <w:r w:rsidRPr="003D324C">
              <w:rPr>
                <w:szCs w:val="28"/>
              </w:rPr>
              <w:t>занных с содержанием и эксплуат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цией объектов, строительство и (или) реконструкция которых в</w:t>
            </w:r>
            <w:r w:rsidRPr="003D324C">
              <w:rPr>
                <w:szCs w:val="28"/>
              </w:rPr>
              <w:t>ы</w:t>
            </w:r>
            <w:r w:rsidRPr="003D324C">
              <w:rPr>
                <w:szCs w:val="28"/>
              </w:rPr>
              <w:t>полнены в рамках реализации Пр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граммы строительства олимпийских объектов и развития города Сочи как горноклиматического курорта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30849,5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9990062510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30849,5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Субсидии на  содержание автом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 xml:space="preserve">бильных дорог местного значения Имеретинской низменности, </w:t>
            </w:r>
            <w:proofErr w:type="spellStart"/>
            <w:r w:rsidRPr="003D324C">
              <w:rPr>
                <w:szCs w:val="28"/>
              </w:rPr>
              <w:t>пгт</w:t>
            </w:r>
            <w:proofErr w:type="spellEnd"/>
            <w:r w:rsidRPr="003D324C">
              <w:rPr>
                <w:szCs w:val="28"/>
              </w:rPr>
              <w:t xml:space="preserve"> Красная Поляна, с. </w:t>
            </w:r>
            <w:proofErr w:type="spellStart"/>
            <w:r w:rsidRPr="003D324C">
              <w:rPr>
                <w:szCs w:val="28"/>
              </w:rPr>
              <w:t>Эсто</w:t>
            </w:r>
            <w:proofErr w:type="spellEnd"/>
            <w:r w:rsidRPr="003D324C">
              <w:rPr>
                <w:szCs w:val="28"/>
              </w:rPr>
              <w:t>-Садок г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рода-курорта Сочи, составляющих транспортную систему обслужив</w:t>
            </w:r>
            <w:r w:rsidRPr="003D324C">
              <w:rPr>
                <w:szCs w:val="28"/>
              </w:rPr>
              <w:t>а</w:t>
            </w:r>
            <w:r w:rsidRPr="003D324C">
              <w:rPr>
                <w:szCs w:val="28"/>
              </w:rPr>
              <w:t>ния олимпийских объектов пост</w:t>
            </w:r>
            <w:r w:rsidRPr="003D324C">
              <w:rPr>
                <w:szCs w:val="28"/>
              </w:rPr>
              <w:t>о</w:t>
            </w:r>
            <w:r w:rsidRPr="003D324C">
              <w:rPr>
                <w:szCs w:val="28"/>
              </w:rPr>
              <w:t>лимпийского использования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49173,8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>Межбюджетные трансферты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9990062520</w:t>
            </w: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jc w:val="center"/>
              <w:rPr>
                <w:szCs w:val="28"/>
              </w:rPr>
            </w:pPr>
            <w:r w:rsidRPr="003D324C">
              <w:rPr>
                <w:szCs w:val="28"/>
              </w:rPr>
              <w:t>500</w:t>
            </w:r>
          </w:p>
        </w:tc>
        <w:tc>
          <w:tcPr>
            <w:tcW w:w="1816" w:type="dxa"/>
            <w:vAlign w:val="bottom"/>
            <w:hideMark/>
          </w:tcPr>
          <w:p w:rsidR="00413CEC" w:rsidRPr="000F4CA5" w:rsidRDefault="00413CEC">
            <w:pPr>
              <w:jc w:val="right"/>
              <w:rPr>
                <w:szCs w:val="28"/>
              </w:rPr>
            </w:pPr>
            <w:r w:rsidRPr="003D324C">
              <w:rPr>
                <w:szCs w:val="28"/>
              </w:rPr>
              <w:t>49173,8</w:t>
            </w:r>
            <w:r w:rsidR="000F4CA5">
              <w:t>"</w:t>
            </w:r>
            <w:r w:rsidR="000F4CA5">
              <w:rPr>
                <w:szCs w:val="28"/>
              </w:rPr>
              <w:t>;</w:t>
            </w: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4678" w:type="dxa"/>
            <w:hideMark/>
          </w:tcPr>
          <w:p w:rsidR="00413CEC" w:rsidRPr="003D324C" w:rsidRDefault="00413CEC" w:rsidP="001A749C">
            <w:pPr>
              <w:jc w:val="both"/>
              <w:rPr>
                <w:szCs w:val="28"/>
              </w:rPr>
            </w:pPr>
            <w:r w:rsidRPr="003D324C">
              <w:rPr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  <w:tc>
          <w:tcPr>
            <w:tcW w:w="1816" w:type="dxa"/>
            <w:vAlign w:val="bottom"/>
            <w:hideMark/>
          </w:tcPr>
          <w:p w:rsidR="00413CEC" w:rsidRPr="003D324C" w:rsidRDefault="00413CEC">
            <w:pPr>
              <w:rPr>
                <w:szCs w:val="28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Default="00413CEC" w:rsidP="001A749C">
            <w:pPr>
              <w:jc w:val="both"/>
              <w:rPr>
                <w:rFonts w:asciiTheme="minorHAnsi" w:hAnsiTheme="minorHAnsi"/>
                <w:sz w:val="32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Default="00413CEC" w:rsidP="001A749C">
            <w:pPr>
              <w:jc w:val="both"/>
              <w:rPr>
                <w:rFonts w:asciiTheme="minorHAnsi" w:hAnsiTheme="minorHAnsi"/>
                <w:sz w:val="32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Default="00413CEC" w:rsidP="001A749C">
            <w:pPr>
              <w:jc w:val="both"/>
              <w:rPr>
                <w:rFonts w:asciiTheme="minorHAnsi" w:hAnsiTheme="minorHAnsi"/>
                <w:sz w:val="32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Default="00413CEC" w:rsidP="001A749C">
            <w:pPr>
              <w:jc w:val="both"/>
              <w:rPr>
                <w:rFonts w:asciiTheme="minorHAnsi" w:hAnsiTheme="minorHAnsi"/>
                <w:sz w:val="32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  <w:tr w:rsidR="00413CEC" w:rsidTr="002D4E15">
        <w:trPr>
          <w:gridBefore w:val="1"/>
          <w:wBefore w:w="6696" w:type="dxa"/>
          <w:cantSplit/>
        </w:trPr>
        <w:tc>
          <w:tcPr>
            <w:tcW w:w="817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4678" w:type="dxa"/>
            <w:noWrap/>
            <w:vAlign w:val="center"/>
            <w:hideMark/>
          </w:tcPr>
          <w:p w:rsidR="00413CEC" w:rsidRDefault="00413CEC" w:rsidP="001A749C">
            <w:pPr>
              <w:jc w:val="both"/>
              <w:rPr>
                <w:rFonts w:asciiTheme="minorHAnsi" w:hAnsiTheme="minorHAnsi"/>
                <w:sz w:val="32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  <w:tc>
          <w:tcPr>
            <w:tcW w:w="1816" w:type="dxa"/>
            <w:noWrap/>
            <w:vAlign w:val="bottom"/>
            <w:hideMark/>
          </w:tcPr>
          <w:p w:rsidR="00413CEC" w:rsidRDefault="00413CEC">
            <w:pPr>
              <w:rPr>
                <w:rFonts w:asciiTheme="minorHAnsi" w:hAnsiTheme="minorHAnsi"/>
                <w:sz w:val="32"/>
              </w:rPr>
            </w:pPr>
          </w:p>
        </w:tc>
      </w:tr>
    </w:tbl>
    <w:p w:rsidR="00413CEC" w:rsidRDefault="00413CEC" w:rsidP="00413CEC"/>
    <w:p w:rsidR="00F23699" w:rsidRDefault="00F23699" w:rsidP="00F23699">
      <w:pPr>
        <w:ind w:firstLine="709"/>
      </w:pPr>
      <w:r>
        <w:t>1</w:t>
      </w:r>
      <w:r w:rsidR="000F4CA5">
        <w:rPr>
          <w:lang w:val="en-US"/>
        </w:rPr>
        <w:t>0</w:t>
      </w:r>
      <w:r>
        <w:t>) в приложении 7:</w:t>
      </w:r>
    </w:p>
    <w:p w:rsidR="00F23699" w:rsidRDefault="00F23699" w:rsidP="00F23699">
      <w:pPr>
        <w:ind w:firstLine="709"/>
      </w:pPr>
      <w:r>
        <w:t>а) строку</w:t>
      </w: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"Оказание поддержки муниц</w:t>
            </w:r>
            <w:r>
              <w:t>и</w:t>
            </w:r>
            <w:r>
              <w:t>пальных образований Красн</w:t>
            </w:r>
            <w:r>
              <w:t>о</w:t>
            </w:r>
            <w:r>
              <w:t>дарского края при создании и функционировании горнокл</w:t>
            </w:r>
            <w:r>
              <w:t>и</w:t>
            </w:r>
            <w:r>
              <w:t xml:space="preserve">матического курорта </w:t>
            </w:r>
            <w:proofErr w:type="spellStart"/>
            <w:r>
              <w:t>Лагонаки</w:t>
            </w:r>
            <w:proofErr w:type="spellEnd"/>
          </w:p>
        </w:tc>
        <w:tc>
          <w:tcPr>
            <w:tcW w:w="709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2020200000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  <w:r>
              <w:t>26779,3"</w:t>
            </w:r>
          </w:p>
        </w:tc>
      </w:tr>
    </w:tbl>
    <w:p w:rsidR="00F23699" w:rsidRDefault="00F23699" w:rsidP="00F23699"/>
    <w:p w:rsidR="00F23699" w:rsidRDefault="00F23699" w:rsidP="00F23699">
      <w:r>
        <w:t>изложить в следующей редакции:</w:t>
      </w:r>
    </w:p>
    <w:p w:rsidR="00F23699" w:rsidRDefault="00F23699" w:rsidP="00F23699"/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"Разработка на основании д</w:t>
            </w:r>
            <w:r>
              <w:t>о</w:t>
            </w:r>
            <w:r>
              <w:t>кументов территориального планирования документации по планировке территории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831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2020200000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  <w:r>
              <w:t>26779,3";</w:t>
            </w:r>
          </w:p>
        </w:tc>
      </w:tr>
    </w:tbl>
    <w:p w:rsidR="00F23699" w:rsidRDefault="00F23699" w:rsidP="00F23699"/>
    <w:p w:rsidR="00F23699" w:rsidRDefault="00F23699" w:rsidP="00F23699">
      <w:pPr>
        <w:ind w:firstLine="709"/>
      </w:pPr>
      <w:r>
        <w:t>б) строки</w:t>
      </w:r>
    </w:p>
    <w:p w:rsidR="00F23699" w:rsidRDefault="00F23699" w:rsidP="00F23699">
      <w:pPr>
        <w:ind w:firstLine="709"/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8"/>
        <w:gridCol w:w="567"/>
        <w:gridCol w:w="567"/>
        <w:gridCol w:w="1587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"Развитие санаторно-курортного и туристского ко</w:t>
            </w:r>
            <w:r>
              <w:t>м</w:t>
            </w:r>
            <w:r>
              <w:t>плекса на 2016 - 2021 годы</w:t>
            </w:r>
          </w:p>
        </w:tc>
        <w:tc>
          <w:tcPr>
            <w:tcW w:w="708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2010000000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39313,3</w:t>
            </w:r>
          </w:p>
        </w:tc>
      </w:tr>
      <w:tr w:rsidR="00F23699" w:rsidTr="00F23699">
        <w:trPr>
          <w:trHeight w:val="23"/>
        </w:trPr>
        <w:tc>
          <w:tcPr>
            <w:tcW w:w="3969" w:type="dxa"/>
          </w:tcPr>
          <w:p w:rsidR="00F23699" w:rsidRDefault="00F23699">
            <w:pPr>
              <w:pStyle w:val="ConsPlusNormal"/>
              <w:spacing w:before="100" w:beforeAutospacing="1" w:after="100" w:afterAutospacing="1"/>
              <w:rPr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jc w:val="center"/>
              <w:rPr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jc w:val="center"/>
              <w:rPr>
                <w:sz w:val="10"/>
                <w:szCs w:val="10"/>
              </w:rPr>
            </w:pP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outlineLvl w:val="0"/>
              <w:rPr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spacing w:before="100" w:beforeAutospacing="1" w:after="100" w:afterAutospacing="1"/>
              <w:jc w:val="right"/>
              <w:rPr>
                <w:sz w:val="10"/>
                <w:szCs w:val="10"/>
              </w:rPr>
            </w:pPr>
          </w:p>
        </w:tc>
      </w:tr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Оказание поддержки муниц</w:t>
            </w:r>
            <w:r>
              <w:t>и</w:t>
            </w:r>
            <w:r>
              <w:t>пальным образованиям Кра</w:t>
            </w:r>
            <w:r>
              <w:t>с</w:t>
            </w:r>
            <w:r>
              <w:t>нодарского края по развитию санаторно-курортного и т</w:t>
            </w:r>
            <w:r>
              <w:t>у</w:t>
            </w:r>
            <w:r>
              <w:t>ристского комплекса</w:t>
            </w:r>
          </w:p>
        </w:tc>
        <w:tc>
          <w:tcPr>
            <w:tcW w:w="708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2010100000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740,0"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r>
        <w:t>изложить в следующей редакции:</w:t>
      </w: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8"/>
        <w:gridCol w:w="567"/>
        <w:gridCol w:w="567"/>
        <w:gridCol w:w="1587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"Развитие санаторно-курортного и туристского ко</w:t>
            </w:r>
            <w:r>
              <w:t>м</w:t>
            </w:r>
            <w:r>
              <w:t>плекса</w:t>
            </w:r>
          </w:p>
        </w:tc>
        <w:tc>
          <w:tcPr>
            <w:tcW w:w="708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2010000000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39313,3</w:t>
            </w:r>
          </w:p>
        </w:tc>
      </w:tr>
      <w:tr w:rsidR="00F23699" w:rsidTr="00F23699">
        <w:tc>
          <w:tcPr>
            <w:tcW w:w="3969" w:type="dxa"/>
          </w:tcPr>
          <w:p w:rsidR="00F23699" w:rsidRDefault="00F23699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:rsidR="00F23699" w:rsidRDefault="00F23699">
            <w:pPr>
              <w:pStyle w:val="ConsPlusNormal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  <w:rPr>
                <w:sz w:val="10"/>
                <w:szCs w:val="10"/>
              </w:rPr>
            </w:pP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  <w:rPr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:rsidR="00F23699" w:rsidRDefault="00F23699">
            <w:pPr>
              <w:pStyle w:val="ConsPlusNormal"/>
              <w:jc w:val="center"/>
              <w:rPr>
                <w:sz w:val="10"/>
                <w:szCs w:val="10"/>
              </w:rPr>
            </w:pP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  <w:rPr>
                <w:sz w:val="10"/>
                <w:szCs w:val="10"/>
              </w:rPr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jc w:val="right"/>
              <w:rPr>
                <w:sz w:val="10"/>
                <w:szCs w:val="10"/>
              </w:rPr>
            </w:pPr>
          </w:p>
        </w:tc>
      </w:tr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Защита населения и территории муниципальных образований Краснодарского края от чре</w:t>
            </w:r>
            <w:r>
              <w:t>з</w:t>
            </w:r>
            <w:r>
              <w:t>вычайных ситуаций природн</w:t>
            </w:r>
            <w:r>
              <w:t>о</w:t>
            </w:r>
            <w:r>
              <w:t>го характера на объектах т</w:t>
            </w:r>
            <w:r>
              <w:t>у</w:t>
            </w:r>
            <w:r>
              <w:t>ристского показа, находящихся в муниципальной собственн</w:t>
            </w:r>
            <w:r>
              <w:t>о</w:t>
            </w:r>
            <w:r>
              <w:t>сти</w:t>
            </w:r>
          </w:p>
        </w:tc>
        <w:tc>
          <w:tcPr>
            <w:tcW w:w="708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2010100000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740,0";</w:t>
            </w:r>
          </w:p>
        </w:tc>
      </w:tr>
    </w:tbl>
    <w:p w:rsidR="00F23699" w:rsidRDefault="00F23699" w:rsidP="00F23699"/>
    <w:p w:rsidR="00F23699" w:rsidRDefault="00F23699" w:rsidP="00F23699">
      <w:pPr>
        <w:ind w:firstLine="709"/>
      </w:pPr>
      <w:r>
        <w:t>в) строку</w:t>
      </w:r>
    </w:p>
    <w:p w:rsidR="00F23699" w:rsidRDefault="00F23699" w:rsidP="00F23699">
      <w:pPr>
        <w:ind w:firstLine="709"/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"Гранты в форме субсидий п</w:t>
            </w:r>
            <w:r>
              <w:t>о</w:t>
            </w:r>
            <w:r>
              <w:t>бедителям, занявшим призовые места по итогам ежегодного краевого конкурса "Лучший объект сельского (аграрного) туризма в Краснодарском крае"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2010212160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240,0"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r>
        <w:t>изложить в следующей редакции:</w:t>
      </w:r>
    </w:p>
    <w:p w:rsidR="00F23699" w:rsidRDefault="00F23699" w:rsidP="00F23699"/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lastRenderedPageBreak/>
              <w:t>"Гранты в форме субсидий п</w:t>
            </w:r>
            <w:r>
              <w:t>о</w:t>
            </w:r>
            <w:r>
              <w:t>бедителям, занявшим призовые места по итогам краевого ко</w:t>
            </w:r>
            <w:r>
              <w:t>н</w:t>
            </w:r>
            <w:r>
              <w:t>курса "Лучший объект сельск</w:t>
            </w:r>
            <w:r>
              <w:t>о</w:t>
            </w:r>
            <w:r>
              <w:t>го (аграрного) туризма в Кра</w:t>
            </w:r>
            <w:r>
              <w:t>с</w:t>
            </w:r>
            <w:r>
              <w:t>нодарском крае"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2010212160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240,0"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pPr>
        <w:ind w:firstLine="709"/>
      </w:pPr>
      <w:r>
        <w:t>г) строку</w:t>
      </w:r>
    </w:p>
    <w:p w:rsidR="00F23699" w:rsidRDefault="00F23699" w:rsidP="00F23699">
      <w:pPr>
        <w:ind w:firstLine="709"/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"Продвижение горноклимат</w:t>
            </w:r>
            <w:r>
              <w:t>и</w:t>
            </w:r>
            <w:r>
              <w:t xml:space="preserve">ческого курорта </w:t>
            </w:r>
            <w:proofErr w:type="spellStart"/>
            <w:r>
              <w:t>Лагонаки</w:t>
            </w:r>
            <w:proofErr w:type="spellEnd"/>
          </w:p>
        </w:tc>
        <w:tc>
          <w:tcPr>
            <w:tcW w:w="709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2020100000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  <w:r>
              <w:t>9500,0"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r>
        <w:t>изложить в следующей редакции:</w:t>
      </w: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"Продвижение туристско-рекреационного потенциала Апшеронского района</w:t>
            </w:r>
          </w:p>
        </w:tc>
        <w:tc>
          <w:tcPr>
            <w:tcW w:w="709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bottom"/>
          </w:tcPr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</w:p>
          <w:p w:rsidR="00F23699" w:rsidRDefault="00F23699">
            <w:pPr>
              <w:pStyle w:val="ConsPlusNormal"/>
              <w:jc w:val="center"/>
            </w:pPr>
            <w:r>
              <w:t>2020100000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</w:tcPr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</w:p>
          <w:p w:rsidR="00F23699" w:rsidRDefault="00F23699">
            <w:pPr>
              <w:pStyle w:val="ConsPlusNormal"/>
              <w:jc w:val="right"/>
            </w:pPr>
            <w:r>
              <w:t>9500,0";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pPr>
        <w:ind w:firstLine="709"/>
      </w:pPr>
      <w:r>
        <w:t>д) строку</w:t>
      </w:r>
    </w:p>
    <w:p w:rsidR="00F23699" w:rsidRDefault="00F23699" w:rsidP="00F23699">
      <w:pPr>
        <w:ind w:firstLine="709"/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"Развитие санаторно-курортного и туристского ко</w:t>
            </w:r>
            <w:r>
              <w:t>м</w:t>
            </w:r>
            <w:r>
              <w:t>плекса на 2016 - 2021 годы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2010000000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324250,2"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r>
        <w:t>изложить в следующей редакции:</w:t>
      </w:r>
    </w:p>
    <w:p w:rsidR="00F23699" w:rsidRDefault="00F23699" w:rsidP="00F23699"/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"Развитие санаторно-курортного и туристского ко</w:t>
            </w:r>
            <w:r>
              <w:t>м</w:t>
            </w:r>
            <w:r>
              <w:t>плекса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2010000000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  <w:outlineLvl w:val="0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324250,2";</w:t>
            </w:r>
          </w:p>
        </w:tc>
      </w:tr>
    </w:tbl>
    <w:p w:rsidR="00F23699" w:rsidRDefault="00F23699" w:rsidP="00F23699"/>
    <w:p w:rsidR="00F23699" w:rsidRDefault="00F23699" w:rsidP="00F23699">
      <w:pPr>
        <w:ind w:firstLine="709"/>
      </w:pPr>
      <w:r>
        <w:t>е) строку</w:t>
      </w:r>
    </w:p>
    <w:p w:rsidR="00F23699" w:rsidRDefault="00F23699" w:rsidP="00F23699">
      <w:pPr>
        <w:ind w:firstLine="709"/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"Обеспечение сохранения, ра</w:t>
            </w:r>
            <w:r>
              <w:t>з</w:t>
            </w:r>
            <w:r>
              <w:t>вития и эффективного функц</w:t>
            </w:r>
            <w:r>
              <w:t>и</w:t>
            </w:r>
            <w:r>
              <w:t>онирования олимпийских об</w:t>
            </w:r>
            <w:r>
              <w:t>ъ</w:t>
            </w:r>
            <w:r>
              <w:t>ектов, включая развитие оли</w:t>
            </w:r>
            <w:r>
              <w:t>м</w:t>
            </w:r>
            <w:r>
              <w:t>пийского туризма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2010600000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324250,2"</w:t>
            </w:r>
          </w:p>
        </w:tc>
      </w:tr>
    </w:tbl>
    <w:p w:rsidR="00F23699" w:rsidRDefault="00F23699" w:rsidP="00F23699">
      <w:pPr>
        <w:ind w:firstLine="709"/>
      </w:pPr>
    </w:p>
    <w:p w:rsidR="00F23699" w:rsidRDefault="00F23699" w:rsidP="00F23699">
      <w:r>
        <w:t>изложить в следующей редакции:</w:t>
      </w:r>
    </w:p>
    <w:p w:rsidR="00F23699" w:rsidRDefault="00F23699" w:rsidP="00F23699"/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7"/>
        <w:gridCol w:w="709"/>
        <w:gridCol w:w="567"/>
        <w:gridCol w:w="567"/>
        <w:gridCol w:w="1586"/>
        <w:gridCol w:w="624"/>
        <w:gridCol w:w="1700"/>
      </w:tblGrid>
      <w:tr w:rsidR="00F23699" w:rsidTr="00F23699">
        <w:tc>
          <w:tcPr>
            <w:tcW w:w="3969" w:type="dxa"/>
            <w:hideMark/>
          </w:tcPr>
          <w:p w:rsidR="00F23699" w:rsidRDefault="00F23699">
            <w:pPr>
              <w:pStyle w:val="ConsPlusNormal"/>
            </w:pPr>
            <w:r>
              <w:t>"Создание условий для сохр</w:t>
            </w:r>
            <w:r>
              <w:t>а</w:t>
            </w:r>
            <w:r>
              <w:t>нения, развития и круглогоди</w:t>
            </w:r>
            <w:r>
              <w:t>ч</w:t>
            </w:r>
            <w:r>
              <w:lastRenderedPageBreak/>
              <w:t>ного функционирования объе</w:t>
            </w:r>
            <w:r>
              <w:t>к</w:t>
            </w:r>
            <w:r>
              <w:t>тов олимпийского наследия Олимпийского парка в Имер</w:t>
            </w:r>
            <w:r>
              <w:t>е</w:t>
            </w:r>
            <w:r>
              <w:t>тинской низменности города Сочи</w:t>
            </w:r>
          </w:p>
        </w:tc>
        <w:tc>
          <w:tcPr>
            <w:tcW w:w="709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lastRenderedPageBreak/>
              <w:t>847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87" w:type="dxa"/>
            <w:vAlign w:val="bottom"/>
            <w:hideMark/>
          </w:tcPr>
          <w:p w:rsidR="00F23699" w:rsidRDefault="00F23699">
            <w:pPr>
              <w:pStyle w:val="ConsPlusNormal"/>
              <w:jc w:val="center"/>
            </w:pPr>
            <w:r>
              <w:t>2010600000</w:t>
            </w:r>
          </w:p>
        </w:tc>
        <w:tc>
          <w:tcPr>
            <w:tcW w:w="624" w:type="dxa"/>
            <w:vAlign w:val="bottom"/>
          </w:tcPr>
          <w:p w:rsidR="00F23699" w:rsidRDefault="00F23699">
            <w:pPr>
              <w:pStyle w:val="ConsPlusNormal"/>
            </w:pPr>
          </w:p>
        </w:tc>
        <w:tc>
          <w:tcPr>
            <w:tcW w:w="1701" w:type="dxa"/>
            <w:vAlign w:val="bottom"/>
            <w:hideMark/>
          </w:tcPr>
          <w:p w:rsidR="00F23699" w:rsidRDefault="00F23699">
            <w:pPr>
              <w:pStyle w:val="ConsPlusNormal"/>
              <w:jc w:val="right"/>
            </w:pPr>
            <w:r>
              <w:t>324250,2";</w:t>
            </w:r>
          </w:p>
        </w:tc>
      </w:tr>
    </w:tbl>
    <w:p w:rsidR="002500BB" w:rsidRDefault="002500BB" w:rsidP="00413CEC">
      <w:pPr>
        <w:rPr>
          <w:lang w:val="en-US"/>
        </w:rPr>
      </w:pPr>
    </w:p>
    <w:p w:rsidR="00F23699" w:rsidRDefault="00F23699" w:rsidP="00413CEC">
      <w:pPr>
        <w:rPr>
          <w:lang w:val="en-US"/>
        </w:rPr>
      </w:pPr>
    </w:p>
    <w:p w:rsidR="00F23699" w:rsidRDefault="00F23699" w:rsidP="00F23699">
      <w:pPr>
        <w:ind w:firstLine="709"/>
        <w:rPr>
          <w:lang w:val="en-US"/>
        </w:rPr>
      </w:pPr>
      <w:r>
        <w:t>1</w:t>
      </w:r>
      <w:r w:rsidR="000F4CA5">
        <w:t>1</w:t>
      </w:r>
      <w:r>
        <w:t>) дополнить приложением 7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017590" w:rsidRPr="00017590" w:rsidRDefault="00017590" w:rsidP="00F23699">
      <w:pPr>
        <w:ind w:firstLine="709"/>
        <w:rPr>
          <w:lang w:val="en-US"/>
        </w:rPr>
      </w:pPr>
    </w:p>
    <w:p w:rsidR="00F23699" w:rsidRPr="006137BF" w:rsidRDefault="00F23699" w:rsidP="00F23699">
      <w:pPr>
        <w:rPr>
          <w:sz w:val="4"/>
        </w:rPr>
      </w:pP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708"/>
        <w:gridCol w:w="567"/>
        <w:gridCol w:w="709"/>
        <w:gridCol w:w="1701"/>
        <w:gridCol w:w="709"/>
        <w:gridCol w:w="1559"/>
      </w:tblGrid>
      <w:tr w:rsidR="00F23699" w:rsidTr="00BF6217">
        <w:trPr>
          <w:cantSplit/>
        </w:trPr>
        <w:tc>
          <w:tcPr>
            <w:tcW w:w="9923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3699" w:rsidRDefault="00F23699">
            <w:pPr>
              <w:ind w:left="5749"/>
              <w:rPr>
                <w:szCs w:val="28"/>
                <w:vertAlign w:val="superscript"/>
              </w:rPr>
            </w:pPr>
            <w:r>
              <w:rPr>
                <w:szCs w:val="28"/>
              </w:rPr>
              <w:t>"Приложение 7</w:t>
            </w:r>
            <w:r>
              <w:rPr>
                <w:szCs w:val="28"/>
                <w:vertAlign w:val="superscript"/>
              </w:rPr>
              <w:t>1</w:t>
            </w:r>
          </w:p>
        </w:tc>
      </w:tr>
      <w:tr w:rsidR="00F23699" w:rsidTr="00BF6217">
        <w:trPr>
          <w:cantSplit/>
        </w:trPr>
        <w:tc>
          <w:tcPr>
            <w:tcW w:w="9923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3699" w:rsidRDefault="00F23699">
            <w:pPr>
              <w:ind w:left="5749"/>
              <w:rPr>
                <w:szCs w:val="28"/>
              </w:rPr>
            </w:pPr>
            <w:r>
              <w:rPr>
                <w:szCs w:val="28"/>
              </w:rPr>
              <w:t>к Закону Краснодарского края</w:t>
            </w:r>
          </w:p>
        </w:tc>
      </w:tr>
      <w:tr w:rsidR="00F23699" w:rsidTr="00BF6217">
        <w:trPr>
          <w:cantSplit/>
        </w:trPr>
        <w:tc>
          <w:tcPr>
            <w:tcW w:w="9923" w:type="dxa"/>
            <w:gridSpan w:val="8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23699" w:rsidRDefault="00F23699">
            <w:pPr>
              <w:ind w:left="5749"/>
              <w:rPr>
                <w:szCs w:val="28"/>
              </w:rPr>
            </w:pPr>
            <w:r>
              <w:rPr>
                <w:szCs w:val="28"/>
              </w:rPr>
              <w:t>"О краевом бюджете на 2016 год"</w:t>
            </w:r>
          </w:p>
        </w:tc>
      </w:tr>
      <w:tr w:rsidR="00F23699" w:rsidTr="00BF6217">
        <w:trPr>
          <w:cantSplit/>
        </w:trPr>
        <w:tc>
          <w:tcPr>
            <w:tcW w:w="9923" w:type="dxa"/>
            <w:gridSpan w:val="8"/>
            <w:noWrap/>
            <w:vAlign w:val="center"/>
            <w:hideMark/>
          </w:tcPr>
          <w:p w:rsidR="00F23699" w:rsidRDefault="00F23699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</w:t>
            </w:r>
          </w:p>
        </w:tc>
      </w:tr>
      <w:tr w:rsidR="007A7DD6" w:rsidTr="00BF6217">
        <w:trPr>
          <w:cantSplit/>
        </w:trPr>
        <w:tc>
          <w:tcPr>
            <w:tcW w:w="9923" w:type="dxa"/>
            <w:gridSpan w:val="8"/>
            <w:vAlign w:val="center"/>
            <w:hideMark/>
          </w:tcPr>
          <w:p w:rsidR="006137BF" w:rsidRDefault="006137BF" w:rsidP="006137B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Изменение ведомственной структуры расходов </w:t>
            </w:r>
            <w:proofErr w:type="gramStart"/>
            <w:r>
              <w:rPr>
                <w:b/>
                <w:bCs/>
                <w:szCs w:val="28"/>
              </w:rPr>
              <w:t>краевого</w:t>
            </w:r>
            <w:proofErr w:type="gramEnd"/>
            <w:r>
              <w:rPr>
                <w:b/>
                <w:bCs/>
                <w:szCs w:val="28"/>
              </w:rPr>
              <w:t xml:space="preserve"> </w:t>
            </w:r>
          </w:p>
          <w:p w:rsidR="005F6C48" w:rsidRPr="00372E83" w:rsidRDefault="006137BF" w:rsidP="006137B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бюджета на 2016 год, </w:t>
            </w:r>
            <w:proofErr w:type="gramStart"/>
            <w:r>
              <w:rPr>
                <w:b/>
                <w:bCs/>
                <w:szCs w:val="28"/>
              </w:rPr>
              <w:t>предусмотренной</w:t>
            </w:r>
            <w:proofErr w:type="gramEnd"/>
            <w:r>
              <w:rPr>
                <w:b/>
                <w:bCs/>
                <w:szCs w:val="28"/>
              </w:rPr>
              <w:t xml:space="preserve"> приложением 7 к Закону </w:t>
            </w:r>
          </w:p>
          <w:p w:rsidR="007A7DD6" w:rsidRDefault="006137BF" w:rsidP="006137B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Краснодарского края "О краевом бюджете на 2016 год"</w:t>
            </w:r>
          </w:p>
        </w:tc>
      </w:tr>
      <w:tr w:rsidR="007A7DD6" w:rsidTr="00BF6217">
        <w:trPr>
          <w:cantSplit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7DD6" w:rsidRDefault="007A7DD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7A7DD6" w:rsidTr="00BF6217">
        <w:trPr>
          <w:cantSplit/>
          <w:trHeight w:val="32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  <w:tr w:rsidR="007A7DD6" w:rsidTr="00BF6217">
        <w:trPr>
          <w:cantSplit/>
          <w:trHeight w:val="32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326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A7DD6" w:rsidRDefault="007A7DD6">
            <w:pPr>
              <w:rPr>
                <w:szCs w:val="28"/>
              </w:rPr>
            </w:pPr>
          </w:p>
        </w:tc>
      </w:tr>
    </w:tbl>
    <w:p w:rsidR="007A7DD6" w:rsidRDefault="007A7DD6" w:rsidP="007A7DD6">
      <w:pPr>
        <w:rPr>
          <w:sz w:val="2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708"/>
        <w:gridCol w:w="567"/>
        <w:gridCol w:w="709"/>
        <w:gridCol w:w="1701"/>
        <w:gridCol w:w="709"/>
        <w:gridCol w:w="1559"/>
      </w:tblGrid>
      <w:tr w:rsidR="007A7DD6" w:rsidTr="001A749C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 w:rsidP="00941ED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D6" w:rsidRDefault="007A7D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A7DD6" w:rsidTr="001A749C">
        <w:trPr>
          <w:cantSplit/>
        </w:trPr>
        <w:tc>
          <w:tcPr>
            <w:tcW w:w="6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292334,0</w:t>
            </w:r>
          </w:p>
        </w:tc>
      </w:tr>
      <w:tr w:rsidR="001A749C" w:rsidTr="001A749C">
        <w:trPr>
          <w:cantSplit/>
        </w:trPr>
        <w:tc>
          <w:tcPr>
            <w:tcW w:w="67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1A749C" w:rsidRPr="005F6C48" w:rsidRDefault="001A749C">
            <w:pPr>
              <w:rPr>
                <w:szCs w:val="28"/>
              </w:rPr>
            </w:pPr>
          </w:p>
        </w:tc>
        <w:tc>
          <w:tcPr>
            <w:tcW w:w="326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 w:rsidP="00941ED5">
            <w:pPr>
              <w:jc w:val="both"/>
              <w:rPr>
                <w:b/>
                <w:szCs w:val="28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jc w:val="center"/>
              <w:rPr>
                <w:b/>
                <w:szCs w:val="28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rPr>
                <w:szCs w:val="28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49C" w:rsidRPr="005F6C48" w:rsidRDefault="001A749C">
            <w:pPr>
              <w:jc w:val="right"/>
              <w:rPr>
                <w:b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noWrap/>
            <w:vAlign w:val="center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</w:p>
        </w:tc>
        <w:tc>
          <w:tcPr>
            <w:tcW w:w="708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Администрация Кра</w:t>
            </w:r>
            <w:r w:rsidRPr="005F6C48">
              <w:rPr>
                <w:b/>
                <w:szCs w:val="28"/>
              </w:rPr>
              <w:t>с</w:t>
            </w:r>
            <w:r w:rsidRPr="005F6C48">
              <w:rPr>
                <w:b/>
                <w:szCs w:val="28"/>
              </w:rPr>
              <w:t>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-528803,4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Функционирование Пр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вительства Российской Федерации, высших и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полнительных органов государственной власти субъектов Российской Федерации, местных а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министраций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высшего исполн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тельного органа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власти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 - админ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страции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функци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нирования администр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 и представитель</w:t>
            </w:r>
            <w:proofErr w:type="gramStart"/>
            <w:r w:rsidRPr="005F6C48">
              <w:rPr>
                <w:szCs w:val="28"/>
              </w:rPr>
              <w:t>ств Кр</w:t>
            </w:r>
            <w:proofErr w:type="gramEnd"/>
            <w:r w:rsidRPr="005F6C48">
              <w:rPr>
                <w:szCs w:val="28"/>
              </w:rPr>
              <w:t>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Укрепление правопоря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ка, профилактика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нарушений, усиление борьбы с преступностью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017590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эффекти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ности мер, направле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на обеспечение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щественной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lastRenderedPageBreak/>
              <w:t>сти, укрепление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порядка и профилактику правонарушений</w:t>
            </w:r>
          </w:p>
        </w:tc>
        <w:tc>
          <w:tcPr>
            <w:tcW w:w="708" w:type="dxa"/>
            <w:vAlign w:val="bottom"/>
            <w:hideMark/>
          </w:tcPr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017590" w:rsidRPr="00372E83" w:rsidRDefault="00017590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017590" w:rsidRPr="005F6C48" w:rsidRDefault="00017590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Выплата денежного во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награждения гражданам за добровольную сдачу незаконно хранящихся у них оружия, боеприп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сов, взрывчатых веществ и взрывных устройств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0940144970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0940144970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высшего исполн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тельного органа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власти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 - админ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страции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7030051420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7030051420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ственного обслуживания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7050000590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7050000590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Государственные гара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9990010360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9990010360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-529403,4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Укрепление правопоря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ка, профилактика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нарушений, усиление борьбы с преступностью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эффекти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ности мер, направле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на обеспечение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щественной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сти, укрепление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порядка и профилактику правонарушений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Выплата денежного во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награждения гражданам за добровольную сдачу незаконно хранящихся у них оружия, боеприп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сов, взрывчатых веществ и взрывных устройств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0940144970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0940144970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Региональная энерг</w:t>
            </w:r>
            <w:r w:rsidRPr="005F6C48">
              <w:rPr>
                <w:b/>
                <w:szCs w:val="28"/>
              </w:rPr>
              <w:t>е</w:t>
            </w:r>
            <w:r w:rsidRPr="005F6C48">
              <w:rPr>
                <w:b/>
                <w:szCs w:val="28"/>
              </w:rPr>
              <w:t>тическая комиссия — департамент цен и т</w:t>
            </w:r>
            <w:r w:rsidRPr="005F6C48">
              <w:rPr>
                <w:b/>
                <w:szCs w:val="28"/>
              </w:rPr>
              <w:t>а</w:t>
            </w:r>
            <w:r w:rsidRPr="005F6C48">
              <w:rPr>
                <w:b/>
                <w:szCs w:val="28"/>
              </w:rPr>
              <w:t>рифов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региональной эне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гетической комиссии — департамента цен и 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рифов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Региональная энергет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ческая комиссия — 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партамент цен и тарифов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7390000000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7390000190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7390000190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3.</w:t>
            </w:r>
          </w:p>
        </w:tc>
        <w:tc>
          <w:tcPr>
            <w:tcW w:w="3261" w:type="dxa"/>
            <w:hideMark/>
          </w:tcPr>
          <w:p w:rsidR="005F6C48" w:rsidRDefault="007A7DD6" w:rsidP="00941ED5">
            <w:pPr>
              <w:jc w:val="both"/>
              <w:rPr>
                <w:b/>
                <w:szCs w:val="28"/>
                <w:lang w:val="en-US"/>
              </w:rPr>
            </w:pPr>
            <w:r w:rsidRPr="005F6C48">
              <w:rPr>
                <w:b/>
                <w:szCs w:val="28"/>
              </w:rPr>
              <w:t xml:space="preserve">Министерство </w:t>
            </w:r>
          </w:p>
          <w:p w:rsidR="005F6C48" w:rsidRDefault="007A7DD6" w:rsidP="00941ED5">
            <w:pPr>
              <w:jc w:val="both"/>
              <w:rPr>
                <w:b/>
                <w:szCs w:val="28"/>
                <w:lang w:val="en-US"/>
              </w:rPr>
            </w:pPr>
            <w:r w:rsidRPr="005F6C48">
              <w:rPr>
                <w:b/>
                <w:szCs w:val="28"/>
              </w:rPr>
              <w:t xml:space="preserve">финансов </w:t>
            </w:r>
          </w:p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-51168,5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-51168,5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Резервные фонды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грамма Краснодарского края </w:t>
            </w:r>
            <w:r w:rsidRPr="005F6C48">
              <w:rPr>
                <w:szCs w:val="28"/>
              </w:rPr>
              <w:br/>
              <w:t>"Управление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финансами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единой финансово-бюджетной политики Краснодарск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края и обеспечение сбалансированности краевого бюджета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резервн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фонда администрации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Резервный фонд адм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нистрации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2830110490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2830110490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-50688,5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грамма Краснодарского края </w:t>
            </w:r>
            <w:r w:rsidRPr="005F6C48">
              <w:rPr>
                <w:szCs w:val="28"/>
              </w:rPr>
              <w:br/>
              <w:t>"Управление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финансами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единой финансово-бюджетной политики Краснодарск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края и обеспечение сбалансированности краевого бюджета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Оплата услуг агентов по осуществлению ими функций, предусмотре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агентскими согл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шениями, заключенными с министерством фина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сов Краснодарского края, в рамках 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ществления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заимствований от имени Краснодарск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Выполнение других об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зательств государства по выплате агентских 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миссий и вознагражд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2830310410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2830310410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4.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промы</w:t>
            </w:r>
            <w:r w:rsidRPr="005F6C48">
              <w:rPr>
                <w:b/>
                <w:szCs w:val="28"/>
              </w:rPr>
              <w:t>ш</w:t>
            </w:r>
            <w:r w:rsidRPr="005F6C48">
              <w:rPr>
                <w:b/>
                <w:szCs w:val="28"/>
              </w:rPr>
              <w:t>ленной политики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мышленной политики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Департамент промы</w:t>
            </w:r>
            <w:r w:rsidRPr="005F6C48">
              <w:rPr>
                <w:szCs w:val="28"/>
              </w:rPr>
              <w:t>ш</w:t>
            </w:r>
            <w:r w:rsidRPr="005F6C48">
              <w:rPr>
                <w:szCs w:val="28"/>
              </w:rPr>
              <w:t>ленной политики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7490000000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7490000190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7490000190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5.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финанс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во-бюджетного надзора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финансовых, налог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вых и таможенных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 и органов финанс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вого (финансово-бюджетного) надзора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фина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сово-бюджетного надз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7700000000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Департамент финансово-бюджетного надзора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7790000000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7790000190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7790000190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lastRenderedPageBreak/>
              <w:t>6.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 xml:space="preserve">Представительство Краснодарского края в </w:t>
            </w:r>
            <w:proofErr w:type="spellStart"/>
            <w:r w:rsidRPr="005F6C48">
              <w:rPr>
                <w:b/>
                <w:szCs w:val="28"/>
              </w:rPr>
              <w:t>Гагрском</w:t>
            </w:r>
            <w:proofErr w:type="spellEnd"/>
            <w:r w:rsidRPr="005F6C48">
              <w:rPr>
                <w:b/>
                <w:szCs w:val="28"/>
              </w:rPr>
              <w:t xml:space="preserve"> районе (Ре</w:t>
            </w:r>
            <w:r w:rsidRPr="005F6C48">
              <w:rPr>
                <w:b/>
                <w:szCs w:val="28"/>
              </w:rPr>
              <w:t>с</w:t>
            </w:r>
            <w:r w:rsidRPr="005F6C48">
              <w:rPr>
                <w:b/>
                <w:szCs w:val="28"/>
              </w:rPr>
              <w:t>публика Абхазия)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сти представительства Краснодарского края в </w:t>
            </w:r>
            <w:proofErr w:type="spellStart"/>
            <w:r w:rsidRPr="005F6C48">
              <w:rPr>
                <w:szCs w:val="28"/>
              </w:rPr>
              <w:t>Гагрском</w:t>
            </w:r>
            <w:proofErr w:type="spellEnd"/>
            <w:r w:rsidRPr="005F6C48">
              <w:rPr>
                <w:szCs w:val="28"/>
              </w:rPr>
              <w:t xml:space="preserve"> районе (Ре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публика Абхазия)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Представительство Краснодарского края в </w:t>
            </w:r>
            <w:proofErr w:type="spellStart"/>
            <w:r w:rsidRPr="005F6C48">
              <w:rPr>
                <w:szCs w:val="28"/>
              </w:rPr>
              <w:t>Гагрском</w:t>
            </w:r>
            <w:proofErr w:type="spellEnd"/>
            <w:r w:rsidRPr="005F6C48">
              <w:rPr>
                <w:szCs w:val="28"/>
              </w:rPr>
              <w:t xml:space="preserve"> районе (Ре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публика Абхазия)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9490000000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9490000190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9490000190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9490000190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lastRenderedPageBreak/>
              <w:t>7.</w:t>
            </w:r>
          </w:p>
        </w:tc>
        <w:tc>
          <w:tcPr>
            <w:tcW w:w="3261" w:type="dxa"/>
            <w:hideMark/>
          </w:tcPr>
          <w:p w:rsidR="005F6C48" w:rsidRDefault="007A7DD6" w:rsidP="00941ED5">
            <w:pPr>
              <w:jc w:val="both"/>
              <w:rPr>
                <w:b/>
                <w:szCs w:val="28"/>
                <w:lang w:val="en-US"/>
              </w:rPr>
            </w:pPr>
            <w:r w:rsidRPr="005F6C48">
              <w:rPr>
                <w:b/>
                <w:szCs w:val="28"/>
              </w:rPr>
              <w:t xml:space="preserve">Министерство </w:t>
            </w:r>
          </w:p>
          <w:p w:rsidR="005F6C48" w:rsidRDefault="007A7DD6" w:rsidP="00941ED5">
            <w:pPr>
              <w:jc w:val="both"/>
              <w:rPr>
                <w:b/>
                <w:szCs w:val="28"/>
                <w:lang w:val="en-US"/>
              </w:rPr>
            </w:pPr>
            <w:r w:rsidRPr="005F6C48">
              <w:rPr>
                <w:b/>
                <w:szCs w:val="28"/>
              </w:rPr>
              <w:t xml:space="preserve">экономики </w:t>
            </w:r>
          </w:p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"Социально-экономическое и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вационное развитие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"Социально-экономическое и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вационное развитие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экон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мики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-23600,0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5F6C48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lastRenderedPageBreak/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-24400,0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сельск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го хозяйства и перер</w:t>
            </w:r>
            <w:r w:rsidRPr="005F6C48">
              <w:rPr>
                <w:b/>
                <w:szCs w:val="28"/>
              </w:rPr>
              <w:t>а</w:t>
            </w:r>
            <w:r w:rsidRPr="005F6C48">
              <w:rPr>
                <w:b/>
                <w:szCs w:val="28"/>
              </w:rPr>
              <w:t>батывающей промы</w:t>
            </w:r>
            <w:r w:rsidRPr="005F6C48">
              <w:rPr>
                <w:b/>
                <w:szCs w:val="28"/>
              </w:rPr>
              <w:t>ш</w:t>
            </w:r>
            <w:r w:rsidRPr="005F6C48">
              <w:rPr>
                <w:b/>
                <w:szCs w:val="28"/>
              </w:rPr>
              <w:t>ленности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252034,1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222627,9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222627,9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сельского хозяйства и регулиров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рынков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зяйственной продукции, сырья и продовольствия"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222627,9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сельского хозяйства и регулиров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рынков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зяйственной продукции, сырья и продовольствия"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12155,3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стемы информационного обеспечения в сфере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5F6C48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Участие в информац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онном обеспечении сельскохозяйственных товаропроизводителей в </w:t>
            </w:r>
            <w:r w:rsidRPr="005F6C48">
              <w:rPr>
                <w:szCs w:val="28"/>
              </w:rPr>
              <w:lastRenderedPageBreak/>
              <w:t>целях содействия разв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тию сельскохозяйстве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ного производства</w:t>
            </w:r>
          </w:p>
        </w:tc>
        <w:tc>
          <w:tcPr>
            <w:tcW w:w="708" w:type="dxa"/>
            <w:vAlign w:val="bottom"/>
            <w:hideMark/>
          </w:tcPr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2410411240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P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2410411240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сел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ского хозяйства и пер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рабатывающей промы</w:t>
            </w:r>
            <w:r w:rsidRPr="005F6C48">
              <w:rPr>
                <w:szCs w:val="28"/>
              </w:rPr>
              <w:t>ш</w:t>
            </w:r>
            <w:r w:rsidRPr="005F6C48">
              <w:rPr>
                <w:szCs w:val="28"/>
              </w:rPr>
              <w:t>ленности Краснодарск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11085,6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11085,6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11085,6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Развитие </w:t>
            </w:r>
            <w:proofErr w:type="spellStart"/>
            <w:r w:rsidRPr="005F6C48">
              <w:rPr>
                <w:szCs w:val="28"/>
              </w:rPr>
              <w:t>подотрасли</w:t>
            </w:r>
            <w:proofErr w:type="spellEnd"/>
            <w:r w:rsidRPr="005F6C48">
              <w:rPr>
                <w:szCs w:val="28"/>
              </w:rPr>
              <w:t xml:space="preserve"> растениеводства, пер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работки и реализации продукции растениево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-104847,7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элитного сем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-154183,9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на приобретение элитных семян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2420150310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-132092,7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2420150310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-132092,7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на приобретение элитных семян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24201R0310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-22091,2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24201R0310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-22091,2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Поддержка доходов сельскохозяйственных товаропроизводителей в области растениеводства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93827,6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несвязанной поддержки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зяйственным товаропр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изводителям в области развития производства семенного картофеля и овощей открытого гру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2420254390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55151,6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2420254390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55151,6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несвязанной поддержки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зяйственным товаропр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изводителям в области развития производства семенного картофеля и овощей открытого гру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24202R4390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38676,0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24202R4390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38676,0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Проведение противогр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довых мероприятий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-22034,8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обеспечение противоградовых мер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приятий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2420409930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-22034,8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2420409930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-22034,8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садоводства, чаеводства, поддержка закладки и ухода за мн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голетними насаждени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-32784,8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садоводства, на возмещение части затрат в связи с раскорчевкой садов в возрасте не более 30 лет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2420609920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995,3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2420609920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995,3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садоводства, на возмещение части затрат на установку шпалеры в садах интенсивного типа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2420611260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2420611260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5F6C48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садоводства и чаеводства, на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части затрат в связи с приобретением систем капельного орошения садов, чайных плантаций</w:t>
            </w:r>
          </w:p>
        </w:tc>
        <w:tc>
          <w:tcPr>
            <w:tcW w:w="708" w:type="dxa"/>
            <w:vAlign w:val="bottom"/>
            <w:hideMark/>
          </w:tcPr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-30146,5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-30146,5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 в целях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 затрат в связи с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ведением мероприятий по развитию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структуры </w:t>
            </w:r>
            <w:proofErr w:type="spellStart"/>
            <w:r w:rsidRPr="005F6C48">
              <w:rPr>
                <w:szCs w:val="28"/>
              </w:rPr>
              <w:t>питомник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водства</w:t>
            </w:r>
            <w:proofErr w:type="spellEnd"/>
            <w:r w:rsidRPr="005F6C48">
              <w:rPr>
                <w:szCs w:val="28"/>
              </w:rPr>
              <w:t xml:space="preserve"> в садоводстве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садоводства, на возмещение части затрат на проведение селекц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онных мероприятий в области садоводства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-340,0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-340,0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чаеводства, на возмещение части затрат на уход (включая 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лаживающую обрезку) за чайными плантациями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-168,3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2420611730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-168,3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5F6C48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сельскохозя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ственным товаропрои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водителям на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части затрат, связа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с техническим пер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вооружением садово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lastRenderedPageBreak/>
              <w:t>ства</w:t>
            </w:r>
          </w:p>
        </w:tc>
        <w:tc>
          <w:tcPr>
            <w:tcW w:w="708" w:type="dxa"/>
            <w:vAlign w:val="bottom"/>
            <w:hideMark/>
          </w:tcPr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819</w:t>
            </w:r>
          </w:p>
        </w:tc>
        <w:tc>
          <w:tcPr>
            <w:tcW w:w="567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04</w:t>
            </w:r>
          </w:p>
        </w:tc>
        <w:tc>
          <w:tcPr>
            <w:tcW w:w="709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05</w:t>
            </w:r>
          </w:p>
        </w:tc>
        <w:tc>
          <w:tcPr>
            <w:tcW w:w="1701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2420612270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lastRenderedPageBreak/>
              <w:t>-32125,3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2420612270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-32125,3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сельскохозя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ственным товаропрои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водителям на приобр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тение и установку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тивоградовой сетки в с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дах интенсивного типа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2420612280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2420612280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Сохранение и поддерж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почвенного плод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родия земель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зяйственного назначения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2420700000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сельскохозя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ственным товаропрои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водителям в целях во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мещения части затрат на проведение агрохимич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ского и эколого-токсикологического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следования земель сел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скохозяйственного назначения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2420709860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2420709860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Поддержка кредитов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ния </w:t>
            </w:r>
            <w:proofErr w:type="spellStart"/>
            <w:r w:rsidRPr="005F6C48">
              <w:rPr>
                <w:szCs w:val="28"/>
              </w:rPr>
              <w:t>подотрасли</w:t>
            </w:r>
            <w:proofErr w:type="spellEnd"/>
            <w:r w:rsidRPr="005F6C48">
              <w:rPr>
                <w:szCs w:val="28"/>
              </w:rPr>
              <w:t xml:space="preserve"> растен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еводства, переработки ее продукции, развития инфраструктуры и лог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стического обеспечения рынков продукции 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тениеводства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2420800000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-7032,4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центной ставки по инв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стиционным кредитам (займам) на развитие растениеводства, пер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работки и развития 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фраструктуры и лог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стического обеспечения рынков продукции 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тениеводства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24208R0390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-7032,4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24208R0390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-7032,4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Мероприятия, напра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ленные на создание и модернизацию объектов агропромышленного комплекса в области растениеводства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2421100000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24860,6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мых понесенных затрат на создание и модерн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зацию объектов тепли</w:t>
            </w:r>
            <w:r w:rsidRPr="005F6C48">
              <w:rPr>
                <w:szCs w:val="28"/>
              </w:rPr>
              <w:t>ч</w:t>
            </w:r>
            <w:r w:rsidRPr="005F6C48">
              <w:rPr>
                <w:szCs w:val="28"/>
              </w:rPr>
              <w:t>ных комплексов, а также на приобретение техники и оборудования на цели предоставления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24211R4410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24860,6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24211R4410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24860,6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Развитие </w:t>
            </w:r>
            <w:proofErr w:type="spellStart"/>
            <w:r w:rsidRPr="005F6C48">
              <w:rPr>
                <w:szCs w:val="28"/>
              </w:rPr>
              <w:t>подотрасли</w:t>
            </w:r>
            <w:proofErr w:type="spellEnd"/>
            <w:r w:rsidRPr="005F6C48">
              <w:rPr>
                <w:szCs w:val="28"/>
              </w:rPr>
              <w:t xml:space="preserve"> животноводства, перер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ботки и реализации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дукции животноводства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158265,7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молочного 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товодства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117803,3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5F6C48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1 кил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 реализованного и (или) отгруженного на </w:t>
            </w:r>
            <w:r w:rsidRPr="005F6C48">
              <w:rPr>
                <w:szCs w:val="28"/>
              </w:rPr>
              <w:lastRenderedPageBreak/>
              <w:t>собственную перерабо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ку молока</w:t>
            </w:r>
          </w:p>
        </w:tc>
        <w:tc>
          <w:tcPr>
            <w:tcW w:w="708" w:type="dxa"/>
            <w:vAlign w:val="bottom"/>
            <w:hideMark/>
          </w:tcPr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5F6C48" w:rsidRPr="00372E83" w:rsidRDefault="005F6C48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5F6C48" w:rsidRDefault="005F6C48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2430150430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5F6C48" w:rsidRDefault="005F6C48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97755,5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2430150430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97755,5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1 кил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 реализованного и (или) отгруженного на собственную перерабо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ку молока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24301R0430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20047,8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24301R0430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20047,8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Поддержка племенного животноводства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76270,0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сельскохозя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ственным товаропрои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водителям на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части затрат на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держание племенных конематок в возрасте 3 лет и старше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2430409980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2430409980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</w:t>
            </w:r>
            <w:r w:rsidR="00902B95"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ии на поддержку племенного крупного рогатого скота молочн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направления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2430454460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59115,6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2430454460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59115,6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поддержку племенного крупного рогатого скота молочн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направления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24304R4460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15999,6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24304R4460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15999,6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Поддержка кредитов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ния </w:t>
            </w:r>
            <w:proofErr w:type="spellStart"/>
            <w:r w:rsidRPr="005F6C48">
              <w:rPr>
                <w:szCs w:val="28"/>
              </w:rPr>
              <w:t>подотрасли</w:t>
            </w:r>
            <w:proofErr w:type="spellEnd"/>
            <w:r w:rsidRPr="005F6C48">
              <w:rPr>
                <w:szCs w:val="28"/>
              </w:rPr>
              <w:t xml:space="preserve"> живо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новодства, переработки ее продукции, развития инфраструктуры и лог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стического обеспечения рынков продукции ж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вотноводства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-43699,3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центной ставки по инв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стиционным кредитам (займам) на развитие животноводства, перер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ботки и развития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структуры и логистич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ского обеспечения ры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ков продукции животн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24305R0480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-28542,0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24305R0480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-28542,0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центной ставки по инв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стиционным кредитам на строительство и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струкцию объектов мя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ного скотоводства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24305R0520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-357,3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24305R0520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-357,3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центной ставки по инв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стиционным кредитам (займам) на строител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ство и реконструкцию объектов для молочного скотоводства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24305R4440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24305R4440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Мероприятие по разв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тию производства и ре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лизации тонкорунной и полутонкорунной ше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2430700000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109,1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поддержку производства и реализ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 тонкорунной и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лутонкорунной шерсти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2430754360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2430754360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поддержку производства и реализ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 тонкорунной и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лутонкорунной шерсти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24307R4360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24307R4360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Мероприятие по разв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тию овцеводства и коз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2430800000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1982,6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по наращиванию маточного поголовья овец и коз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2430850440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1560,3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2430850440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1560,3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по наращиванию маточного поголовья овец и коз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24308R0440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24308R0440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</w:t>
            </w:r>
            <w:r w:rsidR="00273E1A" w:rsidRPr="005F6C48">
              <w:rPr>
                <w:szCs w:val="28"/>
              </w:rPr>
              <w:t>,</w:t>
            </w:r>
            <w:r w:rsidRPr="005F6C48">
              <w:rPr>
                <w:szCs w:val="28"/>
              </w:rPr>
              <w:t xml:space="preserve"> напра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ленные на создание и модернизацию объектов агропромышленного комплекса в области ж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вотноводства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пр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мых понесенных затрат на создание и модерн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зацию объектов живо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новодческих комплексов молочного направления (молочных ферм), а та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же на приобретение те</w:t>
            </w:r>
            <w:r w:rsidRPr="005F6C48">
              <w:rPr>
                <w:szCs w:val="28"/>
              </w:rPr>
              <w:t>х</w:t>
            </w:r>
            <w:r w:rsidRPr="005F6C48">
              <w:rPr>
                <w:szCs w:val="28"/>
              </w:rPr>
              <w:t>ники и оборудования на цели предоставления субсидии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24309R4420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24309R4420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малых форм хозяйствования в агр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промышленном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плексе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3580,5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и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среди субъектов м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лых форм хозяйствов</w:t>
            </w:r>
            <w:r w:rsidRPr="005F6C48">
              <w:rPr>
                <w:szCs w:val="28"/>
              </w:rPr>
              <w:t>а</w:t>
            </w:r>
            <w:r w:rsidR="00E3313F" w:rsidRPr="005F6C48">
              <w:rPr>
                <w:szCs w:val="28"/>
              </w:rPr>
              <w:t>ния агропромышленной выставки "</w:t>
            </w:r>
            <w:r w:rsidRPr="005F6C48">
              <w:rPr>
                <w:szCs w:val="28"/>
              </w:rPr>
              <w:t>Кубанская ярмарка</w:t>
            </w:r>
            <w:r w:rsidR="00E3313F" w:rsidRPr="005F6C48">
              <w:rPr>
                <w:szCs w:val="28"/>
              </w:rPr>
              <w:t>"</w:t>
            </w:r>
            <w:r w:rsidRPr="005F6C48">
              <w:rPr>
                <w:szCs w:val="28"/>
              </w:rPr>
              <w:t>, предоставл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грантов победителям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3730,5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малых форм хозяйствования в агр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промышленном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 xml:space="preserve">плексе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2460411280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3730,5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2460411280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3680,0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2460411280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сельских усадеб в малых сельских населенных пунктах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грантов в форме субсидии на 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ганизацию сельской усадьбы в малом сел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ском населенном пункте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2460611900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2460611900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развития вин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градарства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винограда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ства, на возмещение ч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сти затрат, связанных с развитием </w:t>
            </w:r>
            <w:proofErr w:type="spellStart"/>
            <w:r w:rsidRPr="005F6C48">
              <w:rPr>
                <w:szCs w:val="28"/>
              </w:rPr>
              <w:t>питомник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водческой</w:t>
            </w:r>
            <w:proofErr w:type="spellEnd"/>
            <w:r w:rsidRPr="005F6C48">
              <w:rPr>
                <w:szCs w:val="28"/>
              </w:rPr>
              <w:t xml:space="preserve"> базы, пров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дением селекционных мероприятий и перех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дом на интенсивную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стему возделывания 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ноградников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2490211770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2490211770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развития винод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лия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-9392,7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субъектам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обеспечивающим развитие виноделия, на возмещение части затрат в связи с уплатой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центов по кредитам на приобретение холодил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 xml:space="preserve">ного оборудования, </w:t>
            </w:r>
            <w:proofErr w:type="spellStart"/>
            <w:r w:rsidRPr="005F6C48">
              <w:rPr>
                <w:szCs w:val="28"/>
              </w:rPr>
              <w:t>электрогенераторных</w:t>
            </w:r>
            <w:proofErr w:type="spellEnd"/>
            <w:r w:rsidRPr="005F6C48">
              <w:rPr>
                <w:szCs w:val="28"/>
              </w:rPr>
              <w:t xml:space="preserve"> установок, дубовой тары для выдержки и хран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 винодельческих продуктов, технологич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ского оборудования для переработки винограда и производства винодел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ческих продуктов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2490310010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-12172,1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2490310010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-12172,1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и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мероприятий по продвижению винодел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ческой продукции на внутренний и внешний рынки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2490311830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2490311830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селекции и с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меноводства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зяйственных культур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153474,1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поддержку элитного семеноводства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153474,1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на приобретение элитных семян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24Б0550310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131382,9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24Б0550310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131382,9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Возмещение части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трат на приобретение элитных семян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24Б05R0310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22091,2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24Б05R0310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22091,2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сельского хозяйства и регулиров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рынков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зяйственной продукции, сырья и продовольствия"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Проведение научно-исследовательских работ и повышение квалиф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кации кадров АПК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Научное обеспечение а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ропромышленного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2410510050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2410510050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Развитие </w:t>
            </w:r>
            <w:proofErr w:type="spellStart"/>
            <w:r w:rsidRPr="005F6C48">
              <w:rPr>
                <w:szCs w:val="28"/>
              </w:rPr>
              <w:t>подотрасли</w:t>
            </w:r>
            <w:proofErr w:type="spellEnd"/>
            <w:r w:rsidRPr="005F6C48">
              <w:rPr>
                <w:szCs w:val="28"/>
              </w:rPr>
              <w:t xml:space="preserve"> растениеводства, пер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работки и реализации продукции растениево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первичного с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меноводства риса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Проведение научно-исследовательских работ по созданию адаптивных сортовых  комплексов риса для </w:t>
            </w:r>
            <w:proofErr w:type="spellStart"/>
            <w:r w:rsidRPr="005F6C48">
              <w:rPr>
                <w:szCs w:val="28"/>
              </w:rPr>
              <w:t>микрозональн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</w:t>
            </w:r>
            <w:proofErr w:type="spellEnd"/>
            <w:r w:rsidRPr="005F6C48">
              <w:rPr>
                <w:szCs w:val="28"/>
              </w:rPr>
              <w:t xml:space="preserve"> районирования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2420509940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2420509940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-3225,0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Здравоохранение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Амбулаторная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сельского хозяйства и регулиров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рынков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зяйственной продукции, сырья и продовольствия"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Устойчивое развитие сельских территорий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социальной и инженерной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структуры в сельской местности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2440200000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федеральной целевой программы "Устойчивое развитие сельских те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риторий на 2014—2017 годы и на период до 2020 года"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24402R0180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24402R0180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сельского хозяйства и регулиров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рынков сельскох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зяйственной продукции, сырья и продовольствия"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малых форм хозяйствования в агр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промышленном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плексе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сельских усадеб в малых сельских населенных пунктах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соц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альной выплаты на стр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ительство жилья в сел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ской местности для 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ганизации сельской усадьбы в малом сел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ском населенном пункте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2460611880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1446,6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2460611880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1446,6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допо</w:t>
            </w:r>
            <w:r w:rsidRPr="005F6C48">
              <w:rPr>
                <w:szCs w:val="28"/>
              </w:rPr>
              <w:t>л</w:t>
            </w:r>
            <w:r w:rsidRPr="005F6C48">
              <w:rPr>
                <w:szCs w:val="28"/>
              </w:rPr>
              <w:t>нительных социальных выплат, стимулирующих повышение рождаемости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2460611890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-29,9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819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2460611890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-29,9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lastRenderedPageBreak/>
              <w:t>9.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гра</w:t>
            </w:r>
            <w:r w:rsidRPr="005F6C48">
              <w:rPr>
                <w:b/>
                <w:szCs w:val="28"/>
              </w:rPr>
              <w:t>ж</w:t>
            </w:r>
            <w:r w:rsidRPr="005F6C48">
              <w:rPr>
                <w:b/>
                <w:szCs w:val="28"/>
              </w:rPr>
              <w:t>данской обороны и чрезвычайных ситу</w:t>
            </w:r>
            <w:r w:rsidRPr="005F6C48">
              <w:rPr>
                <w:b/>
                <w:szCs w:val="28"/>
              </w:rPr>
              <w:t>а</w:t>
            </w:r>
            <w:r w:rsidRPr="005F6C48">
              <w:rPr>
                <w:b/>
                <w:szCs w:val="28"/>
              </w:rPr>
              <w:t>ций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-332815,1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безопа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ность и правоохран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тельная деятельность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-19170,3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Защита населения и те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ритории от чрезвыча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ных ситуаций природн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и техногенного хара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тера, гражданская об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рона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-39832,5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-39832,5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пред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преждению и ликвид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 чрезвычайных сит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аций, стихийных бе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ствий и их последствий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-70527,6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и 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ществление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тий по гражданской об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роне, защите населения и территории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-33861,4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тия по предупреждению и ликвидации чрезв</w:t>
            </w:r>
            <w:r w:rsidRPr="005F6C48">
              <w:rPr>
                <w:szCs w:val="28"/>
              </w:rPr>
              <w:t>ы</w:t>
            </w:r>
            <w:r w:rsidRPr="005F6C48">
              <w:rPr>
                <w:szCs w:val="28"/>
              </w:rPr>
              <w:t>чайных ситуаций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0910160060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-33861,4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0910160060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-33861,4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эффекти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ного функционирования системы управления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лами и средствами гра</w:t>
            </w:r>
            <w:r w:rsidRPr="005F6C48">
              <w:rPr>
                <w:szCs w:val="28"/>
              </w:rPr>
              <w:t>ж</w:t>
            </w:r>
            <w:r w:rsidRPr="005F6C48">
              <w:rPr>
                <w:szCs w:val="28"/>
              </w:rPr>
              <w:t>данской обороны, защ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ты населения и террит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рий от чрезвычайных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туаций, обеспечения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жарной безопасности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3830,0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3830,0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1442,7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2387,3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гра</w:t>
            </w:r>
            <w:r w:rsidRPr="005F6C48">
              <w:rPr>
                <w:szCs w:val="28"/>
              </w:rPr>
              <w:t>ж</w:t>
            </w:r>
            <w:r w:rsidRPr="005F6C48">
              <w:rPr>
                <w:szCs w:val="28"/>
              </w:rPr>
              <w:t>данской обороны и чре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вычайных ситуаций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-40496,2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-40496,2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-33819,4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-6676,8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рисков и смягчение последствий чрезвычайных ситуаций природного и техноге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ного характера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30695,1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тий по своевременному оповещению и инфо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мированию населения об угрозе возникновения чрезвычайных ситуаций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30695,1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рисков и смягчение последствий чрезвычайных ситуаций природного и техноге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ного характера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0930110570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30695,1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0930110570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30695,1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и правоохр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нительной деятельности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20662,2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20662,2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Укрепление правопоря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ка, профилактика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нарушений, усиление борьбы с преступностью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20662,2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эффекти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ности мер, направле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на обеспечение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щественной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сти, укрепление прав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порядка и профилактику правонарушений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20662,2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укре</w:t>
            </w:r>
            <w:r w:rsidRPr="005F6C48">
              <w:rPr>
                <w:szCs w:val="28"/>
              </w:rPr>
              <w:t>п</w:t>
            </w:r>
            <w:r w:rsidRPr="005F6C48">
              <w:rPr>
                <w:szCs w:val="28"/>
              </w:rPr>
              <w:t>лению правопорядка, профилактике правон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рушений, усилению борьбы с преступностью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0940109560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20662,2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0940109560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19852,2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0940109560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810,0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-375535,3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Водное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-358039,4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0F4CA5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грамма Краснодарского края "Обеспечение </w:t>
            </w:r>
          </w:p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-358039,4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водохозя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ственного комплекса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-358039,4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населения и объектов экономики сооружениями инжене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ной защиты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-237931,7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-237931,7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-237931,7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гидротехнических сооружений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0990300590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0990300590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мер по охране и предотвращ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 негативного возде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ствия вод и ликвидации его последствий в отн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шении водных объектов или их частей, наход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щихся в федеральной собственности и полн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lastRenderedPageBreak/>
              <w:t>стью расположенных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отдел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полномочий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водных отношений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0990451280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0990451280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Связь и информатика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0F4CA5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грамма Краснодарского края "Обеспечение </w:t>
            </w:r>
          </w:p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Система комплексного обеспечения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сти </w:t>
            </w:r>
            <w:r w:rsidRPr="005F6C48">
              <w:rPr>
                <w:szCs w:val="28"/>
              </w:rPr>
              <w:br/>
              <w:t>жизнедеятельности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0960000000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мер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приятий по внедрению и развитию информацио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но-коммуникационных технологий в рамках предупреждения ситу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ций, которые могут пр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вести к нарушению функционирования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 жизнеобеспечения населения, и ликвидации их последствий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0960100000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создание системы комплексного обеспечения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сти жизнедеятельности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0960160250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0960160250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-17495,9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предоста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сотрудникам, 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мещающим должности участковых уполном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ченных полиции, и чл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нам их семей жилых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мещений на период в</w:t>
            </w:r>
            <w:r w:rsidRPr="005F6C48">
              <w:rPr>
                <w:szCs w:val="28"/>
              </w:rPr>
              <w:t>ы</w:t>
            </w:r>
            <w:r w:rsidRPr="005F6C48">
              <w:rPr>
                <w:szCs w:val="28"/>
              </w:rPr>
              <w:t>полнения сотрудниками обязанностей по указа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должностям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9990060660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9990060660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61890,5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241AA8" w:rsidRDefault="00241AA8">
            <w:pPr>
              <w:rPr>
                <w:b/>
                <w:szCs w:val="28"/>
              </w:rPr>
            </w:pPr>
            <w:r w:rsidRPr="00241AA8">
              <w:rPr>
                <w:b/>
                <w:szCs w:val="28"/>
              </w:rPr>
              <w:t>10</w:t>
            </w:r>
            <w:r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810355" w:rsidRDefault="007A7DD6" w:rsidP="00941ED5">
            <w:pPr>
              <w:jc w:val="both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Управление имущ</w:t>
            </w:r>
            <w:r w:rsidRPr="00810355">
              <w:rPr>
                <w:b/>
                <w:szCs w:val="28"/>
              </w:rPr>
              <w:t>е</w:t>
            </w:r>
            <w:r w:rsidRPr="00810355">
              <w:rPr>
                <w:b/>
                <w:szCs w:val="28"/>
              </w:rPr>
              <w:t>ством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810355" w:rsidRDefault="007A7DD6">
            <w:pPr>
              <w:jc w:val="center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810355" w:rsidRDefault="007A7DD6">
            <w:pPr>
              <w:jc w:val="center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810355" w:rsidRDefault="007A7DD6">
            <w:pPr>
              <w:jc w:val="center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810355" w:rsidRDefault="007A7DD6">
            <w:pPr>
              <w:jc w:val="center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8400000000</w:t>
            </w:r>
          </w:p>
        </w:tc>
        <w:tc>
          <w:tcPr>
            <w:tcW w:w="709" w:type="dxa"/>
            <w:vAlign w:val="bottom"/>
            <w:hideMark/>
          </w:tcPr>
          <w:p w:rsidR="007A7DD6" w:rsidRPr="00810355" w:rsidRDefault="007A7DD6">
            <w:pPr>
              <w:rPr>
                <w:b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810355" w:rsidRDefault="007A7DD6">
            <w:pPr>
              <w:jc w:val="right"/>
              <w:rPr>
                <w:b/>
                <w:szCs w:val="28"/>
              </w:rPr>
            </w:pPr>
            <w:r w:rsidRPr="00810355">
              <w:rPr>
                <w:b/>
                <w:szCs w:val="28"/>
              </w:rPr>
              <w:t>-2635,3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8410000590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485,0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8410000590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-485,0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Оценка недвижимости, признание прав и рег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лирование отношений по государственной со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8420010390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8420010390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пров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дению государственной кадастровой оценки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9990012250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9990012250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2635,3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241AA8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241AA8">
              <w:rPr>
                <w:b/>
                <w:szCs w:val="28"/>
              </w:rPr>
              <w:t>1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топли</w:t>
            </w:r>
            <w:r w:rsidRPr="005F6C48">
              <w:rPr>
                <w:b/>
                <w:szCs w:val="28"/>
              </w:rPr>
              <w:t>в</w:t>
            </w:r>
            <w:r w:rsidRPr="005F6C48">
              <w:rPr>
                <w:b/>
                <w:szCs w:val="28"/>
              </w:rPr>
              <w:t>но-энергетического комплекса и жилищно-коммунального хозя</w:t>
            </w:r>
            <w:r w:rsidRPr="005F6C48">
              <w:rPr>
                <w:b/>
                <w:szCs w:val="28"/>
              </w:rPr>
              <w:t>й</w:t>
            </w:r>
            <w:r w:rsidRPr="005F6C48">
              <w:rPr>
                <w:b/>
                <w:szCs w:val="28"/>
              </w:rPr>
              <w:t>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Управление имуществом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Оценка недвижимости, признание прав и рег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лирование отношений по государственной со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8420010390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8420010390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-1196,1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жили</w:t>
            </w:r>
            <w:r w:rsidRPr="005F6C48">
              <w:rPr>
                <w:szCs w:val="28"/>
              </w:rPr>
              <w:t>щ</w:t>
            </w:r>
            <w:r w:rsidRPr="005F6C48">
              <w:rPr>
                <w:szCs w:val="28"/>
              </w:rPr>
              <w:t>но-коммунального 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Управление реализацией государственной </w:t>
            </w:r>
            <w:r w:rsidRPr="005F6C48">
              <w:rPr>
                <w:szCs w:val="28"/>
              </w:rPr>
              <w:br/>
              <w:t>программы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выполн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 государственных функций в сфере ж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лищно-коммунального хозяйства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некоммерч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организации, 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ществляющей в соотве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ствии со статьей 178 Жилищного кодекса Российской Федерации функции регионального оператора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1340110990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1340110990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25089,6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Коммунальное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-42090,5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жили</w:t>
            </w:r>
            <w:r w:rsidRPr="005F6C48">
              <w:rPr>
                <w:szCs w:val="28"/>
              </w:rPr>
              <w:t>щ</w:t>
            </w:r>
            <w:r w:rsidRPr="005F6C48">
              <w:rPr>
                <w:szCs w:val="28"/>
              </w:rPr>
              <w:t>но-коммунального 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-68581,4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водопроводно-канализационного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 населенных пунктов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-68581,4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Проведение комплекса мероприятий по моде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низации, строительству, реконструкции и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ту объектов водосна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жения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-68581,4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развитие водоснабжения населе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пунктов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1310160330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-68581,4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1310160330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-68581,4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топли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но-энергетического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-4358,6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Газификация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3960,7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Комплексное развитие газификации населенных пунктов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3960,7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proofErr w:type="gramStart"/>
            <w:r w:rsidRPr="005F6C48">
              <w:rPr>
                <w:szCs w:val="28"/>
              </w:rPr>
              <w:t>Субвенции на осущест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отдельных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дарственных полном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чий Краснодарского края по предоставлению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полнительных мер соц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альной поддержки по оплате услуг газосна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жения сжиженным угл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водородным газом, ре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лизуемым из групповых газовых резервуарных установок для бытовых нужд населения, перес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ленного из зоны стро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тельства  олимпийских объектов города Сочи в жилые дома, предоста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ленные взамен изъятых, до перевода их на пр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родный газ</w:t>
            </w:r>
            <w:proofErr w:type="gramEnd"/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2510160130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3960,7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2510160130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3960,7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Энергосбережение и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вышение энергетической эффективности на те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 xml:space="preserve">ритории Краснодарского края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-8520,8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пов</w:t>
            </w:r>
            <w:r w:rsidRPr="005F6C48">
              <w:rPr>
                <w:szCs w:val="28"/>
              </w:rPr>
              <w:t>ы</w:t>
            </w:r>
            <w:r w:rsidRPr="005F6C48">
              <w:rPr>
                <w:szCs w:val="28"/>
              </w:rPr>
              <w:t>шению энергетической эффективности и конк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рентоспособности,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паганда и популяризация энергосбережения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-8520,8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реализацию мероприятий по энерг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сбережению и повыш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 энергетической э</w:t>
            </w:r>
            <w:r w:rsidRPr="005F6C48">
              <w:rPr>
                <w:szCs w:val="28"/>
              </w:rPr>
              <w:t>ф</w:t>
            </w:r>
            <w:r w:rsidRPr="005F6C48">
              <w:rPr>
                <w:szCs w:val="28"/>
              </w:rPr>
              <w:t xml:space="preserve">фективности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2520160510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-8520,8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2520160510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-8520,8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систем теплоснабжения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объектов теплоснабжения, нах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дящихся в муниципал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ной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организ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цию теплоснабжения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2530261070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2530261070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30849,5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30849,5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затрат организациям водопроводно-канализационного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плекса, связанных с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держанием и эксплуат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цией объектов, стро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тельство и (или)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которых в</w:t>
            </w:r>
            <w:r w:rsidRPr="005F6C48">
              <w:rPr>
                <w:szCs w:val="28"/>
              </w:rPr>
              <w:t>ы</w:t>
            </w:r>
            <w:r w:rsidRPr="005F6C48">
              <w:rPr>
                <w:szCs w:val="28"/>
              </w:rPr>
              <w:t>полнены в рамках реал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зации Программы стро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тельства олимпийских объектов и развития 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lastRenderedPageBreak/>
              <w:t>рода Сочи как го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ноклиматического к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рорта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9990062510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30849,5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9990062510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30849,5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жилищно-коммунального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жили</w:t>
            </w:r>
            <w:r w:rsidRPr="005F6C48">
              <w:rPr>
                <w:szCs w:val="28"/>
              </w:rPr>
              <w:t>щ</w:t>
            </w:r>
            <w:r w:rsidRPr="005F6C48">
              <w:rPr>
                <w:szCs w:val="28"/>
              </w:rPr>
              <w:t>но-коммунального 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Управление реализацией государственной </w:t>
            </w:r>
            <w:r w:rsidRPr="005F6C48">
              <w:rPr>
                <w:szCs w:val="28"/>
              </w:rPr>
              <w:br/>
              <w:t>программы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1340300590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1340300590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то</w:t>
            </w:r>
            <w:r w:rsidRPr="005F6C48">
              <w:rPr>
                <w:szCs w:val="28"/>
              </w:rPr>
              <w:t>п</w:t>
            </w:r>
            <w:r w:rsidRPr="005F6C48">
              <w:rPr>
                <w:szCs w:val="28"/>
              </w:rPr>
              <w:t>ливно-энергетического комплекса и жилищно-коммунального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1340900190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15804,8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топли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но-энергетического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систем теплоснабжения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объектов теплоснабжения соц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 значимых учр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ждений, находящихся в государственной со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ственности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lastRenderedPageBreak/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Здравоохранение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Стационарная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топли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но-энергетического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систем теплоснабжения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объектов теплоснабжения соц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 значимых учр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ждений, находящихся в государственной со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ственности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обслужив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топли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но-энергетического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систем теплоснабжения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Модернизация объектов теплоснабжения соц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 значимых учр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ждений, находящихся в государственной со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ственности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2530111580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4724,7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 общего характера бюджетам бюджетной системы Российской Ф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дерации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Прочие межбюджетные трансферты общего х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рактера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жили</w:t>
            </w:r>
            <w:r w:rsidRPr="005F6C48">
              <w:rPr>
                <w:szCs w:val="28"/>
              </w:rPr>
              <w:t>щ</w:t>
            </w:r>
            <w:r w:rsidRPr="005F6C48">
              <w:rPr>
                <w:szCs w:val="28"/>
              </w:rPr>
              <w:t>но-коммунального 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благоустро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 населенных пунктов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гоустройства населе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пунктов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межбюджетные трансферты на премир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вание победителей кра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вого конкурса на звание "Самый благоустрое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ный город, станица К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1330160150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1330160150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12642,3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941ED5">
              <w:rPr>
                <w:b/>
                <w:szCs w:val="28"/>
              </w:rPr>
              <w:t>2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стро</w:t>
            </w:r>
            <w:r w:rsidRPr="005F6C48">
              <w:rPr>
                <w:b/>
                <w:szCs w:val="28"/>
              </w:rPr>
              <w:t>и</w:t>
            </w:r>
            <w:r w:rsidRPr="005F6C48">
              <w:rPr>
                <w:b/>
                <w:szCs w:val="28"/>
              </w:rPr>
              <w:t>тельства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157796,2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Национальная оборона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Мобилизационная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готовка экономики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обесп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чению мобилизационной готовности экономики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9990011530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9990011530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-49618,0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-49618,0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-49618,0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1281,5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Создание условий для развития массового строительства жилья, в том числе жилья </w:t>
            </w:r>
            <w:proofErr w:type="spellStart"/>
            <w:r w:rsidRPr="005F6C48">
              <w:rPr>
                <w:szCs w:val="28"/>
              </w:rPr>
              <w:t>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номкласса</w:t>
            </w:r>
            <w:proofErr w:type="spellEnd"/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1281,5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возмещ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затрат (части затрат) на уплату процентов по банковским кредитам, полученным юридич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 xml:space="preserve">скими лицами, в том </w:t>
            </w:r>
            <w:r w:rsidRPr="005F6C48">
              <w:rPr>
                <w:szCs w:val="28"/>
              </w:rPr>
              <w:lastRenderedPageBreak/>
              <w:t>числе жилищными и ж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лищно-строительными кооперативами, на стр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ительство жилья, в том числе малоэтажного и (или) </w:t>
            </w:r>
            <w:proofErr w:type="spellStart"/>
            <w:r w:rsidRPr="005F6C48">
              <w:rPr>
                <w:szCs w:val="28"/>
              </w:rPr>
              <w:t>экономкласса</w:t>
            </w:r>
            <w:proofErr w:type="spellEnd"/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0610210180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1281,5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0610210180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1281,5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-50899,5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стро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0620900000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-50899,5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0620900190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-50899,5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0620900190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-44899,5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0620900190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-1281,5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проектир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вание и строительство жилья </w:t>
            </w:r>
            <w:proofErr w:type="spellStart"/>
            <w:r w:rsidRPr="005F6C48">
              <w:rPr>
                <w:szCs w:val="28"/>
              </w:rPr>
              <w:t>экономкласса</w:t>
            </w:r>
            <w:proofErr w:type="spellEnd"/>
            <w:r w:rsidRPr="005F6C48">
              <w:rPr>
                <w:szCs w:val="28"/>
              </w:rPr>
              <w:t xml:space="preserve"> с последующим пред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ставлением построенн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жилья по договорам социального найма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9990060410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11008,5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Коммунальное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Создание условий для развития массового строительства жилья, в том числе жилья </w:t>
            </w:r>
            <w:proofErr w:type="spellStart"/>
            <w:r w:rsidRPr="005F6C48">
              <w:rPr>
                <w:szCs w:val="28"/>
              </w:rPr>
              <w:t>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номкласса</w:t>
            </w:r>
            <w:proofErr w:type="spellEnd"/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создание условий для развития жилищного строител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 xml:space="preserve">ства, в том числе жилья </w:t>
            </w:r>
            <w:proofErr w:type="spellStart"/>
            <w:r w:rsidRPr="005F6C48">
              <w:rPr>
                <w:szCs w:val="28"/>
              </w:rPr>
              <w:lastRenderedPageBreak/>
              <w:t>экономкласса</w:t>
            </w:r>
            <w:proofErr w:type="spellEnd"/>
            <w:r w:rsidRPr="005F6C48">
              <w:rPr>
                <w:szCs w:val="28"/>
              </w:rPr>
              <w:t>, а также обеспечения земельных участков инженерной и социальной инфрастру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турой, в том числе для семей, имеющих трех и более детей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0610262450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0610262450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-12290,0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Здравоохранение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Стационарная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кап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тальных вложений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собственности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Реализация </w:t>
            </w:r>
            <w:proofErr w:type="gramStart"/>
            <w:r w:rsidRPr="005F6C48">
              <w:rPr>
                <w:szCs w:val="28"/>
              </w:rPr>
              <w:t>программ модернизации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 субъектов Российской Федерации</w:t>
            </w:r>
            <w:proofErr w:type="gramEnd"/>
            <w:r w:rsidRPr="005F6C48">
              <w:rPr>
                <w:szCs w:val="28"/>
              </w:rPr>
              <w:t xml:space="preserve"> в части укрепления мат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риально-технической б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зы медицинских учр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9910082300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9910082300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70726,4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138073,8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Физическая культура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138073,8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уч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стия Краснодарского края в подготовке 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ведении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в 2017 году и че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пионата мира по футб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 в 2018 году в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ской Федерации"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107930,0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"Обеспечение уч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стия Краснодарского края в подготовке 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ведении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в 2017 году и че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пионата мира по футб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 в 2018 году в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ской Федерации"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107930,0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спортивной инфраструктуры, в том числе использование объектов постолимпи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ского наследия для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ведения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ФИФА 2017 года и чемпионата мира по футболу ФИФА 2018 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107930,0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10082,2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10082,2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Прочие мероприятия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26101R8980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97847,8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26101R8980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97847,8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30143,8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кап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тальных вложений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собственности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30143,8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30143,8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9910011580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30143,8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941ED5">
              <w:rPr>
                <w:b/>
                <w:szCs w:val="28"/>
              </w:rPr>
              <w:t>3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образ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вания, науки и мол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дежной политики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11392,0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Фундаментальные и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следования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науки и техн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логий через развитие фундаментальных и прикладных научных и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следований, а также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вышение качества ка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рового потенциала науки и мобильности научно-педагогических кадров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0211000000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Гранты в области науки, культуры, искусства и средств массовой 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формации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0211010510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0211010510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-1608,0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Дошкольное образов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сети и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структуры образовател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организаций,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печивающих доступ населения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к качестве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услугам дошкол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ного, общего образов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ния и дополнительного образования детей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развитие системы дошкольного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227003,8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225961,7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225961,7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сети и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структуры образовател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организаций,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печивающих доступ населения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к качестве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услугам дошкол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ного, общего образов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ния и дополнительного образования детей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142338,4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20286,3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20286,3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реализацию мероприятий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132052,1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132052,1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современных механизмов, содержания и технологий дошкол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ного, общего и дополн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тельного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-3446,7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-4581,6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17545,2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-31815,3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188,8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Компенсация расходов на оплату жилых пом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щений, отопления и освещения педагогич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ским работникам обр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зовательных организ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ций, проживающим и работающим в сельских населенных пунктах, 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бочих поселках (посе</w:t>
            </w:r>
            <w:r w:rsidRPr="005F6C48">
              <w:rPr>
                <w:szCs w:val="28"/>
              </w:rPr>
              <w:t>л</w:t>
            </w:r>
            <w:r w:rsidRPr="005F6C48">
              <w:rPr>
                <w:szCs w:val="28"/>
              </w:rPr>
              <w:t>ках городского типа)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0210212480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127,1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0210212480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686347" w:rsidRDefault="007A7DD6" w:rsidP="00941ED5">
            <w:pPr>
              <w:jc w:val="both"/>
              <w:rPr>
                <w:sz w:val="24"/>
                <w:szCs w:val="28"/>
              </w:rPr>
            </w:pPr>
            <w:r w:rsidRPr="00686347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0210212480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17,4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Субвенции на осущест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государственных полномочий по фина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совому обеспечению государственных гара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тий реализации прав на получение общедосту</w:t>
            </w:r>
            <w:r w:rsidRPr="005F6C48">
              <w:rPr>
                <w:szCs w:val="28"/>
              </w:rPr>
              <w:t>п</w:t>
            </w:r>
            <w:r w:rsidRPr="005F6C48">
              <w:rPr>
                <w:szCs w:val="28"/>
              </w:rPr>
              <w:t>ного и бесплатного обр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зования в муниципал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дошкольных и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щеобразовательных 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ганизациях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0210260860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-10711,6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0210260860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-10711,6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Субвенции на осущест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государственных полномочий по фина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совому обеспечению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лучения образования в частных дошкольных и общеобразовательных организациях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0210262460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10711,6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0210262460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10711,6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востр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бованной системы оце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ки качества образования и образовательных 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зультатов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78270,0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Субвенции на осущест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государственных полномочий по матер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граммам основного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щего и среднего общего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0210662500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78270,0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0210662500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78270,0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системы образования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высококв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лифицированными ка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рами, создание механи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мов мотивации педаг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гов к повышению кач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ства работы и непреры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lastRenderedPageBreak/>
              <w:t>ному профессиональн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му развитию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Поощрение лучших уч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0210750880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0210750880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Пожарная безопасность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обеспечение мероприятий по сове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шенствованию против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пожарной защиты нас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ления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пожа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ной безопасности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0920210280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0920210280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Профилактика терр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ризма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инженерно-технической защище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ности социально знач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мых объектов, а также информационно-пропагандистское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провождение антитерр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ристической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на территории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0950100000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проф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лактике терроризма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0950110110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0950110110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5121,0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Среднее профессионал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1549,9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 попул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ризации среди детей и молодежи научно-образовательной, тво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ческой и спортивной 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ятельности, выявление талантливой молодежи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Стипендии Президента Российской Федерации и Правительства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 xml:space="preserve">ской Федерации для </w:t>
            </w:r>
            <w:proofErr w:type="gramStart"/>
            <w:r w:rsidRPr="005F6C48">
              <w:rPr>
                <w:szCs w:val="28"/>
              </w:rPr>
              <w:t>обучающихся</w:t>
            </w:r>
            <w:proofErr w:type="gramEnd"/>
            <w:r w:rsidRPr="005F6C48">
              <w:rPr>
                <w:szCs w:val="28"/>
              </w:rPr>
              <w:t xml:space="preserve"> по направлениям подгото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ки (специальностям),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ответствующим приор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тетным направлениям модернизации и техн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логического развития экономики Российской Федерации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0210338930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0210338930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-1042,1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Профессиональная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готовка, переподготовка и повышение квалиф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системы образования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высококв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лифицированными ка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рами, создание механи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мов мотивации педаг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гов к повышению кач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ства работы и непреры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lastRenderedPageBreak/>
              <w:t>ному профессиональн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му развитию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24001,6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и распростр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нение структурных и технологических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ваций в профессионал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ном образовании,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печивающих высокую мобильность совреме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экономики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0210800000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0210809020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0210809020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и качества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циальной интеграции инвалидов в общество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1510400590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-4475,0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1510400590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4475,0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2110110120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827,5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2110110120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-827,5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-166025,3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-164163,3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-164163,3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сети и инфр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структуры образовател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организаций,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печивающих доступ населения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к качестве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услугам дошкол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ного, общего образов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ния и дополнительного образования детей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-105242,8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-5242,8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-5706,8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реализацию мероприятий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0210160600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современных механизмов, содержания и технологий дошкол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ного, общего и дополн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тельного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-2172,2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реализацию мероприятий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9712,9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0210260600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9712,9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востр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бованной системы оце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ки качества образования и образовательных 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зультатов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-59500,1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2548,3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lastRenderedPageBreak/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686347" w:rsidRPr="00372E83" w:rsidRDefault="0068634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0210600590</w:t>
            </w:r>
          </w:p>
        </w:tc>
        <w:tc>
          <w:tcPr>
            <w:tcW w:w="709" w:type="dxa"/>
            <w:vAlign w:val="bottom"/>
            <w:hideMark/>
          </w:tcPr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686347" w:rsidRDefault="0068634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686347" w:rsidRDefault="0068634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1548,3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-62048,4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0210609130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-62048,4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системы образования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 высококв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лифицированными ка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рами, создание механи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мов мотивации педаг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гов к повышению кач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ства работы и непреры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ному профессиональн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му развитию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2751,8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2751,8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686347" w:rsidRDefault="007A7DD6" w:rsidP="00941ED5">
            <w:pPr>
              <w:jc w:val="both"/>
              <w:rPr>
                <w:sz w:val="24"/>
                <w:szCs w:val="28"/>
              </w:rPr>
            </w:pPr>
            <w:r w:rsidRPr="00686347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0210709130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2652,0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-1862,0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Всесторонняя поддержка семей, воспитывающих детей-инвалидов и детей с ограниченными во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можностями здоровья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-3863,9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0510310400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-3863,9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0510310400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377,7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0510310400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-4241,6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условий для выявления и разв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тия талантливых детей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2001,9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686347" w:rsidRDefault="007A7DD6" w:rsidP="00941ED5">
            <w:pPr>
              <w:jc w:val="both"/>
              <w:rPr>
                <w:sz w:val="24"/>
                <w:szCs w:val="28"/>
              </w:rPr>
            </w:pPr>
            <w:r w:rsidRPr="00686347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686347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2001,9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68634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825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2001,9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941ED5" w:rsidRDefault="00941ED5">
            <w:pPr>
              <w:rPr>
                <w:b/>
                <w:szCs w:val="28"/>
              </w:rPr>
            </w:pPr>
            <w:r w:rsidRPr="00941ED5">
              <w:rPr>
                <w:b/>
                <w:szCs w:val="28"/>
              </w:rPr>
              <w:lastRenderedPageBreak/>
              <w:t>14.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1677,8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Среднее профессионал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де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тельности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учреждений отрасли "Культура, искусство и кинематография" по предоставлению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 xml:space="preserve">дарственных услуг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семейного 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благополучия,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но-средовая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ция и адаптация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ростков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3773,2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тия государственной программы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 xml:space="preserve">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0410161050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0410161050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семейного 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благополучия,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но-средовая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ция и адаптация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ростков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условий для выявления и разв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тия талантливых детей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0510510400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Культура, кинематогр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фия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-1677,8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Культура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-9271,9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качества жизни инвалидов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в области культуры для людей с ограниченными возможностями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0410411430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0410411430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-9216,9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-9216,9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Поддержка муниципал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учреждений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укрепление мате</w:t>
            </w:r>
            <w:r w:rsidR="001768E0" w:rsidRPr="005F6C48">
              <w:rPr>
                <w:szCs w:val="28"/>
              </w:rPr>
              <w:t>риально</w:t>
            </w:r>
            <w:r w:rsidRPr="005F6C48">
              <w:rPr>
                <w:szCs w:val="28"/>
              </w:rPr>
              <w:t>-технической базы, те</w:t>
            </w:r>
            <w:r w:rsidRPr="005F6C48">
              <w:rPr>
                <w:szCs w:val="28"/>
              </w:rPr>
              <w:t>х</w:t>
            </w:r>
            <w:r w:rsidRPr="005F6C48">
              <w:rPr>
                <w:szCs w:val="28"/>
              </w:rPr>
              <w:t>нического оснащения муниципальных учр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ждений культуры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1010260640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1010260640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Культура Кубани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3964,2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proofErr w:type="gramStart"/>
            <w:r w:rsidRPr="005F6C48">
              <w:rPr>
                <w:szCs w:val="28"/>
              </w:rPr>
              <w:t>Организация,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и участие в конку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сах, фестивалях, конце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тах, выставках, приемах, конференциях, форумах, акциях, праздниках, с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минарах, экспедициях в рамках их организации и поддержки</w:t>
            </w:r>
            <w:proofErr w:type="gramEnd"/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1010309810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3664,2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1010309810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3664,2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финансовой поддержки социально ориентированным общ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ственным объединениям в области культуры и искусства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1010309821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1010309821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Кадровое обеспечение сферы культуры и и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кусства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-27643,6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професси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нального образования и дополнительного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фессионального образ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вания работников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дарственных учрежд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ний культуры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1010409900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1010409900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1621,6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поэтапное повышение уровня сре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ней заработной платы работников муниц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пальных учреждений Краснодарского края в целях выполнения ук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зов Президента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ской Федерации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1010460120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-29265,2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1010460120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-29265,2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де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тельности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учреждений отрасли "Культура, искусство и кинематография" по предоставлению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 xml:space="preserve">дарственных услуг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2462,5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4085,3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4085,3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1010509020</w:t>
            </w:r>
          </w:p>
        </w:tc>
        <w:tc>
          <w:tcPr>
            <w:tcW w:w="709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культуры, кинемат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графии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7594,1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7594,1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7594,1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де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тельности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учреждений отрасли "Культура, искусство и кинематография" по предоставлению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 xml:space="preserve">дарственных услуг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7594,1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7594,1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826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6744,1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lastRenderedPageBreak/>
              <w:t>1</w:t>
            </w:r>
            <w:r w:rsidR="00941ED5">
              <w:rPr>
                <w:b/>
                <w:szCs w:val="28"/>
              </w:rPr>
              <w:t>5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здрав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охранения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225194,0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Среднее профессионал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Кадровое обеспечение системы здравоохран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мер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ной поддержки отдел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ным категориям граждан и обучающимся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Стипендии Президента Российской Федерации и Правительства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 xml:space="preserve">ской Федерации для </w:t>
            </w:r>
            <w:proofErr w:type="gramStart"/>
            <w:r w:rsidRPr="005F6C48">
              <w:rPr>
                <w:szCs w:val="28"/>
              </w:rPr>
              <w:t>обучающихся</w:t>
            </w:r>
            <w:proofErr w:type="gramEnd"/>
            <w:r w:rsidRPr="005F6C48">
              <w:rPr>
                <w:szCs w:val="28"/>
              </w:rPr>
              <w:t xml:space="preserve"> по направлениям подгото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ки (специальностям),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ответствующим приор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тетным направлениям модернизации и техн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логического развития экономики Российской Федерации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0150138930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0150138930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Здравоохранение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-37798,0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Стационарная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25834,0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25834,0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Профилактика заболев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ний и формирование здорового образа жизни. Развитие первичной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дико-санитарной пом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щи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Укрепление материал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но-технической базы объектов здравоохран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Субвенции на осущест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ление отдельных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дарственных полном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чий по строительству и реконструкции объектов здравоохранения,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проектно -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работы, нео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ходимых для организ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 оказания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ской помощи в соотве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ствии с территориальной программой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гарантий 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платного оказания гра</w:t>
            </w:r>
            <w:r w:rsidRPr="005F6C48">
              <w:rPr>
                <w:szCs w:val="28"/>
              </w:rPr>
              <w:t>ж</w:t>
            </w:r>
            <w:r w:rsidRPr="005F6C48">
              <w:rPr>
                <w:szCs w:val="28"/>
              </w:rPr>
              <w:t>данам медицинской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мощи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0110160960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0110160960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-27989,5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стемы оказания специ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лизированной,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помощи, скорой, в том числе 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lastRenderedPageBreak/>
              <w:t>рой специализирова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ной, медицинской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мощи, медицинской эв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куации</w:t>
            </w:r>
          </w:p>
        </w:tc>
        <w:tc>
          <w:tcPr>
            <w:tcW w:w="708" w:type="dxa"/>
            <w:vAlign w:val="bottom"/>
            <w:hideMark/>
          </w:tcPr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37503,4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ок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зания скорой, специал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37503,4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44427,9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44427,9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-6924,5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-6924,5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Охрана здоровья матери и ребенка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16320,1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диатрической службы и службы родовспомож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16320,1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13655,4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13655,4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2664,7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0130109020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2664,7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Амбулаторная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-8658,5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-8658,5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стемы оказания специ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лизированной,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помощи, скорой, в том числе 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рой специализирова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ной, медицинской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мощи, медицинской эв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куации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ок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зания скорой, специал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стемы льготного лека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ственного обеспечения в амбулаторных условиях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0160000000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-9808,5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ханизмов обеспечения населения лекарстве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препаратами,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дицинскими изделиями, специализированными продуктами лечебного питания для детей в а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булаторных условиях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0160100000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-9808,5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отдельным 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тегориям граждан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дарственной социальной помощи по обеспечению лекарственными преп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ратами, медицинскими изделиями, а также сп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циализированными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дуктами лечебного пит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ния для детей-инвалидов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0160130930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-9808,5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0160130930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-9808,5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Санаторно-оздоровительная помощь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медицинской реабилитации и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лечения детей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0140000000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санаторно-курортного лечения и медицинской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0140100000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0140109020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0140109020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4259,8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здравоохранения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-59233,3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-59233,3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стемы оказания специ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 xml:space="preserve">лизированной,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помощи, скорой, в том числе 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рой специализирова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ной, медицинской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мощи, медицинской эв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куации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-59233,3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Совершенствование ок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зания скорой, специал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зированной, включая </w:t>
            </w:r>
            <w:proofErr w:type="gramStart"/>
            <w:r w:rsidRPr="005F6C48">
              <w:rPr>
                <w:szCs w:val="28"/>
              </w:rPr>
              <w:t>высокотехнологичную</w:t>
            </w:r>
            <w:proofErr w:type="gramEnd"/>
            <w:r w:rsidRPr="005F6C48">
              <w:rPr>
                <w:szCs w:val="28"/>
              </w:rPr>
              <w:t>, медицинской помощи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-59233,3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в области здравоохранения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0120111340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52440,5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0120111340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52440,5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Закупки лекарственных препаратов,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ских изделий и медици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оборудования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0120111440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-114673,8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0120111440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-114673,8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здрав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охранения"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Кадровое обеспечение системы здравоохран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дефицита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дицинских кадров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един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временных выплат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дицинским работникам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0150451360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828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0150451360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262800,0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941ED5">
              <w:rPr>
                <w:b/>
                <w:szCs w:val="28"/>
              </w:rPr>
              <w:t>6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физич</w:t>
            </w:r>
            <w:r w:rsidRPr="005F6C48">
              <w:rPr>
                <w:b/>
                <w:szCs w:val="28"/>
              </w:rPr>
              <w:t>е</w:t>
            </w:r>
            <w:r w:rsidRPr="005F6C48">
              <w:rPr>
                <w:b/>
                <w:szCs w:val="28"/>
              </w:rPr>
              <w:t>ской культуры и спо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та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функций в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ласти физической кул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туры и спорта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бюджетных (казенных)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18499,7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семейного 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благополучия,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но-средовая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ция и адаптация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ростков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отдыха и оздоровления детей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0510610400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5236,0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-19958,1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Физическая культура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-24250,8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-3202,0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и качества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циальной интеграции инвалидов в общество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-24348,8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-24348,8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функций в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ласти физической кул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туры и спорта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ственных бюджетных (казенных)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-31900,8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-37532,2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-37532,2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учреждени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ми капитального ремо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5631,4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1210509020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5631,4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спортивных сооружений в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1210600000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7552,0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1210611580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7552,0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1210611580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7552,0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Массовый спорт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Снижение семейного 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благополучия,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но-средовая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ция и адаптация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ростков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0510110400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профила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тики безнадзорности и беспризорности 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0510210400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0510210400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1964,0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1220,3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Физическое воспитание и физическое развитие граждан посредством 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ганизации и проведения (участия) физкульту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ных мероприятий и ма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совых спортивных мер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приятий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Проведение официал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физкультурных и спортивных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тий краевого уровня, включенных в календа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ный план официальных физкультурных мер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приятий и спортивных мероприятий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1210210690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427,5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1210210690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54,0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1210210690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373,5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спорта высших достижений и информ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ционное обеспечение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792,8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и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официальных спо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тивных мероприятий краевого уровня по 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тоциклетному спорту и триатлону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1210410700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792,8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1210410700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792,8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Спорт высших достиж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4530,8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4530,8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4530,8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спорта высших достижений и информ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ционное обеспечение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4530,8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Организация,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и информационное обеспечение официал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физкультурных и спортивных меропри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1210410750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-373,5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1210410750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-373,5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учреждениям на 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ганизацию и проведение официальных физкул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турных и спортивных мероприятий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1210412510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4904,3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1210412510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4904,3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физической культ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ры и спорта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физич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культуры и спорта"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физ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ческой культуры и спо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та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-1458,4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-1765,1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829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941ED5">
              <w:rPr>
                <w:b/>
                <w:szCs w:val="28"/>
              </w:rPr>
              <w:t>7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труда и социального развития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34850,8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Жилищное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"Дети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детей-сирот и 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тей, оставшихся без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печения родителей, а также лиц из их числа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жилых помещений детям-сиротам и детям, оста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 xml:space="preserve">шимся без попечения родителей, лицам из их </w:t>
            </w:r>
            <w:r w:rsidRPr="005F6C48">
              <w:rPr>
                <w:szCs w:val="28"/>
              </w:rPr>
              <w:lastRenderedPageBreak/>
              <w:t>числа по договорам на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ма специализированных жилых помещений</w:t>
            </w:r>
          </w:p>
        </w:tc>
        <w:tc>
          <w:tcPr>
            <w:tcW w:w="708" w:type="dxa"/>
            <w:vAlign w:val="bottom"/>
            <w:hideMark/>
          </w:tcPr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0510450820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0510450820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7070,8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4989,1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Общее образование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Пожарная безопасность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</w:t>
            </w:r>
            <w:r w:rsidR="001768E0" w:rsidRPr="005F6C48">
              <w:rPr>
                <w:szCs w:val="28"/>
              </w:rPr>
              <w:t>беспечение развития материально</w:t>
            </w:r>
            <w:r w:rsidRPr="005F6C48">
              <w:rPr>
                <w:szCs w:val="28"/>
              </w:rPr>
              <w:t>-технической базы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разделений противоп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жарной службы и их оснащение новыми сре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ствами спасения и пож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ротушения, обнаружения пожаров и оповещения населения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края, в том числе социальная защита 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ботников противоп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жарной службы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 и членов их семей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пожа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ной безопасности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Профессиональная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готовка, переподготовка и повышение квалиф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и качества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циальной интеграции инвалидов в общество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348,1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образования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-60,0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22790,9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-1635,1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"Социальная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граждан"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мер социал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ной поддержки отдел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категорий граждан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ежего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ных и ежемесячных 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нежных выплат отдел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ным категориям граждан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Выплата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ного единовременного пособия и ежемесячной денежной компенсации гражданам при возни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новении поствакцинал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осложнений в соо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ветствии с Федеральным законом от 17 сентября 1998 года №157-ФЗ "Об иммунопрофилактике инфекционных боле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ней"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0310252400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0310252400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-1620,4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-1620,4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качества жизни инвалидов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-1620,4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Ежегодные именные премии главы админ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страции (губернатора) Краснодарского края для людей с ограниченными возможностями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0410442190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-1620,4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Социальное обеспечение и иные выплаты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нию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0410442190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-1620,4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социальной полит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24426,0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"Социальная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граждан"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"Социальная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граждан"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труда и социального развития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0350900000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0350900190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27794,7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1332,3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"Доступная среда"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1332,3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приоритетных объектов и услуг в при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ритетных сферах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инвалидов и других маломобил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групп населения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-2690,0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-1690,0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Российской Федерации 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04101R0270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уровня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ступности и качества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циальной интеграции инвалидов в общество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 xml:space="preserve">ственной программы Российской Федерации </w:t>
            </w:r>
            <w:r w:rsidRPr="005F6C48">
              <w:rPr>
                <w:szCs w:val="28"/>
              </w:rPr>
              <w:lastRenderedPageBreak/>
              <w:t>"Доступная среда" на 2011—2020 годы</w:t>
            </w:r>
          </w:p>
        </w:tc>
        <w:tc>
          <w:tcPr>
            <w:tcW w:w="708" w:type="dxa"/>
            <w:vAlign w:val="bottom"/>
            <w:hideMark/>
          </w:tcPr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1A372E" w:rsidRPr="00372E83" w:rsidRDefault="001A372E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1A372E" w:rsidRDefault="001A372E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1A372E" w:rsidRDefault="001A372E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04102R0270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Преодоление социальной разобщенности в общ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стве и формирование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зитивного отношения к проблемам инвалидов и к проблеме обеспечения доступной среды жизн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деятельности для инв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лидов и других малом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бильных групп насел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ния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0410311490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0410311490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Повышение качества жизни инвалидов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Оказание социальной поддержки и реабилит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ционной помощи инв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лидам и отдельным кат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 xml:space="preserve">гориям граждан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0410409180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номным учреждениям и </w:t>
            </w:r>
            <w:r w:rsidRPr="005F6C48">
              <w:rPr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0410409180</w:t>
            </w:r>
          </w:p>
        </w:tc>
        <w:tc>
          <w:tcPr>
            <w:tcW w:w="709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-130,0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граммы Краснодарского края "Доступная среда"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480,2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0410411490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480,2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0F4CA5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грамма Краснодарского края "Обеспечение </w:t>
            </w:r>
          </w:p>
          <w:p w:rsidR="007A7DD6" w:rsidRPr="005F6C48" w:rsidRDefault="007A7DD6" w:rsidP="00941ED5">
            <w:pPr>
              <w:jc w:val="both"/>
              <w:rPr>
                <w:szCs w:val="28"/>
              </w:rPr>
            </w:pPr>
            <w:bookmarkStart w:id="0" w:name="_GoBack"/>
            <w:bookmarkEnd w:id="0"/>
            <w:r w:rsidRPr="005F6C48">
              <w:rPr>
                <w:szCs w:val="28"/>
              </w:rPr>
              <w:t>бе</w:t>
            </w:r>
            <w:r w:rsidRPr="005F6C48">
              <w:rPr>
                <w:szCs w:val="28"/>
              </w:rPr>
              <w:t>з</w:t>
            </w:r>
            <w:r w:rsidRPr="005F6C48">
              <w:rPr>
                <w:szCs w:val="28"/>
              </w:rPr>
              <w:t>опасности населения"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Пожарная безопасность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обеспеч</w:t>
            </w:r>
            <w:r w:rsidR="001768E0" w:rsidRPr="005F6C48">
              <w:rPr>
                <w:szCs w:val="28"/>
              </w:rPr>
              <w:t>ение развития материально</w:t>
            </w:r>
            <w:r w:rsidRPr="005F6C48">
              <w:rPr>
                <w:szCs w:val="28"/>
              </w:rPr>
              <w:t>-технической базы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разделений противоп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жарной службы и их оснащение новыми сре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ствами спасения и пож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ротушения, обнаружения пожаров и оповещения населения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края, в том числе социальная защита 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ботников противоп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жарной службы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 и членов их семей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пожа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ной безопасности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830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0920110280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-4701,0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lastRenderedPageBreak/>
              <w:t>1</w:t>
            </w:r>
            <w:r w:rsidR="00941ED5">
              <w:rPr>
                <w:b/>
                <w:szCs w:val="28"/>
              </w:rPr>
              <w:t>8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по арх</w:t>
            </w:r>
            <w:r w:rsidRPr="005F6C48">
              <w:rPr>
                <w:b/>
                <w:szCs w:val="28"/>
              </w:rPr>
              <w:t>и</w:t>
            </w:r>
            <w:r w:rsidRPr="005F6C48">
              <w:rPr>
                <w:b/>
                <w:szCs w:val="28"/>
              </w:rPr>
              <w:t>тектуре и градостро</w:t>
            </w:r>
            <w:r w:rsidRPr="005F6C48">
              <w:rPr>
                <w:b/>
                <w:szCs w:val="28"/>
              </w:rPr>
              <w:t>и</w:t>
            </w:r>
            <w:r w:rsidRPr="005F6C48">
              <w:rPr>
                <w:b/>
                <w:szCs w:val="28"/>
              </w:rPr>
              <w:t>тельству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19516,7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Национальная оборона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Мобилизационная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готовка экономики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по обесп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чению мобилизационной готовности экономики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9990011530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9990011530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104,5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19412,2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19412,2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горноклимат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ческого курорта </w:t>
            </w:r>
            <w:proofErr w:type="spellStart"/>
            <w:r w:rsidRPr="005F6C48">
              <w:rPr>
                <w:szCs w:val="28"/>
              </w:rPr>
              <w:t>Лагон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ки</w:t>
            </w:r>
            <w:proofErr w:type="spellEnd"/>
            <w:r w:rsidRPr="005F6C48">
              <w:rPr>
                <w:szCs w:val="28"/>
              </w:rPr>
              <w:t xml:space="preserve"> и объектов, обеспеч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вающих его функцион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Разработка на основании документов территор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ального планирования документации по план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ровке территории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реализацию мероприятий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"Развитие санаторно-курортного и туристск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2020260570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2020260570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23311,5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23311,5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Подготовка изменений в схему территориального планирования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9990012330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9990012330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9398,0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подготовку градостроительной и землеустроительной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кументации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9990060300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13913,5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831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9990060300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13913,5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81190" w:rsidRDefault="007A7DD6" w:rsidP="00941ED5">
            <w:pPr>
              <w:jc w:val="both"/>
              <w:rPr>
                <w:sz w:val="24"/>
                <w:szCs w:val="28"/>
              </w:rPr>
            </w:pPr>
            <w:r w:rsidRPr="003811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</w:t>
            </w:r>
            <w:r w:rsidR="00941ED5">
              <w:rPr>
                <w:b/>
                <w:szCs w:val="28"/>
              </w:rPr>
              <w:t>9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по делам казачества и военным вопросам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81190" w:rsidRDefault="007A7DD6" w:rsidP="00941ED5">
            <w:pPr>
              <w:jc w:val="both"/>
              <w:rPr>
                <w:sz w:val="24"/>
                <w:szCs w:val="28"/>
              </w:rPr>
            </w:pPr>
            <w:r w:rsidRPr="003811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"Казачество Куб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1700000000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"Казачество Куб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1710000000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по 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лам казачества и вое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 вопросам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1710900000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1710900190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1A372E" w:rsidRDefault="007A7DD6" w:rsidP="00941ED5">
            <w:pPr>
              <w:jc w:val="both"/>
              <w:rPr>
                <w:sz w:val="24"/>
                <w:szCs w:val="28"/>
              </w:rPr>
            </w:pPr>
            <w:r w:rsidRPr="001A372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1A372E" w:rsidRDefault="007A7DD6">
            <w:pPr>
              <w:rPr>
                <w:sz w:val="24"/>
                <w:szCs w:val="28"/>
              </w:rPr>
            </w:pPr>
          </w:p>
        </w:tc>
      </w:tr>
      <w:tr w:rsidR="007A7DD6" w:rsidTr="001A372E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1710900190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-1679,0</w:t>
            </w:r>
          </w:p>
        </w:tc>
      </w:tr>
      <w:tr w:rsidR="00372E83" w:rsidTr="001A372E">
        <w:tc>
          <w:tcPr>
            <w:tcW w:w="675" w:type="dxa"/>
          </w:tcPr>
          <w:p w:rsidR="00372E83" w:rsidRPr="005F6C48" w:rsidRDefault="00372E83">
            <w:pPr>
              <w:rPr>
                <w:szCs w:val="28"/>
              </w:rPr>
            </w:pPr>
          </w:p>
        </w:tc>
        <w:tc>
          <w:tcPr>
            <w:tcW w:w="3261" w:type="dxa"/>
          </w:tcPr>
          <w:p w:rsidR="00372E83" w:rsidRPr="005F6C48" w:rsidRDefault="00372E83" w:rsidP="00941ED5">
            <w:pPr>
              <w:jc w:val="both"/>
              <w:rPr>
                <w:szCs w:val="28"/>
              </w:rPr>
            </w:pPr>
          </w:p>
        </w:tc>
        <w:tc>
          <w:tcPr>
            <w:tcW w:w="708" w:type="dxa"/>
            <w:vAlign w:val="bottom"/>
          </w:tcPr>
          <w:p w:rsidR="00372E83" w:rsidRPr="005F6C48" w:rsidRDefault="00372E83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bottom"/>
          </w:tcPr>
          <w:p w:rsidR="00372E83" w:rsidRPr="005F6C48" w:rsidRDefault="00372E8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72E83" w:rsidRPr="005F6C48" w:rsidRDefault="00372E83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72E83" w:rsidRPr="005F6C48" w:rsidRDefault="00372E83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72E83" w:rsidRPr="005F6C48" w:rsidRDefault="00372E83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72E83" w:rsidRPr="005F6C48" w:rsidRDefault="00372E83">
            <w:pPr>
              <w:jc w:val="right"/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941E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  <w:r w:rsidR="007A7DD6"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Государственное управление ветерин</w:t>
            </w:r>
            <w:r w:rsidRPr="005F6C48">
              <w:rPr>
                <w:b/>
                <w:szCs w:val="28"/>
              </w:rPr>
              <w:t>а</w:t>
            </w:r>
            <w:r w:rsidRPr="005F6C48">
              <w:rPr>
                <w:b/>
                <w:szCs w:val="28"/>
              </w:rPr>
              <w:t>рии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Прочие обязательства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9990010380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833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05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9990010380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96061,8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941ED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  <w:r w:rsidR="007A7DD6"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Департамент инвест</w:t>
            </w:r>
            <w:r w:rsidRPr="005F6C48">
              <w:rPr>
                <w:b/>
                <w:szCs w:val="28"/>
              </w:rPr>
              <w:t>и</w:t>
            </w:r>
            <w:r w:rsidRPr="005F6C48">
              <w:rPr>
                <w:b/>
                <w:szCs w:val="28"/>
              </w:rPr>
              <w:t>ций и развития малого и среднего предприн</w:t>
            </w:r>
            <w:r w:rsidRPr="005F6C48">
              <w:rPr>
                <w:b/>
                <w:szCs w:val="28"/>
              </w:rPr>
              <w:t>и</w:t>
            </w:r>
            <w:r w:rsidRPr="005F6C48">
              <w:rPr>
                <w:b/>
                <w:szCs w:val="28"/>
              </w:rPr>
              <w:t>мательства Краснода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15244,1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14888,7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14888,7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"Социально-экономическое и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вационное развитие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14888,7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движение экономич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ской и инвестиционной привлекательности Краснодарского края за его пределами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-1510,8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Развитие и координация </w:t>
            </w:r>
            <w:proofErr w:type="spellStart"/>
            <w:r w:rsidRPr="005F6C48">
              <w:rPr>
                <w:szCs w:val="28"/>
              </w:rPr>
              <w:t>выставочно</w:t>
            </w:r>
            <w:proofErr w:type="spellEnd"/>
            <w:r w:rsidRPr="005F6C48">
              <w:rPr>
                <w:szCs w:val="28"/>
              </w:rPr>
              <w:t>-ярмарочной деятельности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края, обеспеч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вающей продвижение его интересов на рынках товаров и услуг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-1510,8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Организация и провед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ние форумов, научно-практических конфере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ций, конкурсов, выст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вок в целях развития 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вестиционной деятел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ности на территории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1420110790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-1510,8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1420110790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-1510,8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"Социально-экономическое и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вационное развитие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16399,5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инв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стиций и развития мал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и среднего предпр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нимательства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1451000000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16399,5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1451000190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16399,5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1451000190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15244,1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1451000190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"Социально-экономическое и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вационное развитие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малого и средн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го предпринимательства и стимулирование инн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вационной деятельности в Краснодарском крае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держка организаций,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разующих инфрастру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туру поддержки субъе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тов малого и среднего предпринимательства, пропаганда и популяр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зация предпринимател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ской деятельности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1430200000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прочих м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роприятий подпрогра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мы "Государственная поддержка малого и среднего предприним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тельства и стимулиров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инновационной де</w:t>
            </w:r>
            <w:r w:rsidRPr="005F6C48">
              <w:rPr>
                <w:szCs w:val="28"/>
              </w:rPr>
              <w:t>я</w:t>
            </w:r>
            <w:r w:rsidRPr="005F6C48">
              <w:rPr>
                <w:szCs w:val="28"/>
              </w:rPr>
              <w:t>тельности в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ском крае"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1430211450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839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1430211450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355,4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</w:t>
            </w:r>
            <w:r w:rsidR="00941ED5">
              <w:rPr>
                <w:b/>
                <w:szCs w:val="28"/>
              </w:rPr>
              <w:t>2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тран</w:t>
            </w:r>
            <w:r w:rsidRPr="005F6C48">
              <w:rPr>
                <w:b/>
                <w:szCs w:val="28"/>
              </w:rPr>
              <w:t>с</w:t>
            </w:r>
            <w:r w:rsidRPr="005F6C48">
              <w:rPr>
                <w:b/>
                <w:szCs w:val="28"/>
              </w:rPr>
              <w:t>порта и дорожного х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зяйства Краснодарск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35090,8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35090,8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Транспорт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34339,5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"Обеспечение уч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стия Краснодарского края в подготовке 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ведении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в 2017 году и че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пионата мира по футб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 в 2018 году в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ской Федерации"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3500,0</w:t>
            </w:r>
          </w:p>
        </w:tc>
      </w:tr>
      <w:tr w:rsidR="00372E83" w:rsidTr="00BF6217">
        <w:trPr>
          <w:cantSplit/>
        </w:trPr>
        <w:tc>
          <w:tcPr>
            <w:tcW w:w="675" w:type="dxa"/>
          </w:tcPr>
          <w:p w:rsidR="00372E83" w:rsidRPr="00372E83" w:rsidRDefault="00372E83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</w:tcPr>
          <w:p w:rsidR="00372E83" w:rsidRPr="00372E83" w:rsidRDefault="00372E83" w:rsidP="00941ED5">
            <w:pPr>
              <w:jc w:val="both"/>
              <w:rPr>
                <w:sz w:val="22"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372E83" w:rsidRPr="00372E83" w:rsidRDefault="00372E83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372E83" w:rsidRPr="00372E83" w:rsidRDefault="00372E83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72E83" w:rsidRPr="00372E83" w:rsidRDefault="00372E83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372E83" w:rsidRPr="00372E83" w:rsidRDefault="00372E83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372E83" w:rsidRPr="00372E83" w:rsidRDefault="00372E83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72E83" w:rsidRPr="00372E83" w:rsidRDefault="00372E83">
            <w:pPr>
              <w:jc w:val="right"/>
              <w:rPr>
                <w:sz w:val="22"/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"Обеспечение уч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стия Краснодарского края в подготовке и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ведении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в 2017 году и че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пионата мира по футб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лу в 2018 году в Росси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ской Федерации"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спортивной инфраструктуры, в том числе использование объектов постолимпи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ского наследия для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ведения Кубка конфед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раций ФИФА 2017 года и чемпионата мира по футболу ФИФА 2018 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Разработка операцио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 xml:space="preserve">ного </w:t>
            </w:r>
            <w:proofErr w:type="gramStart"/>
            <w:r w:rsidRPr="005F6C48">
              <w:rPr>
                <w:szCs w:val="28"/>
              </w:rPr>
              <w:t>мастер-плана</w:t>
            </w:r>
            <w:proofErr w:type="gramEnd"/>
            <w:r w:rsidRPr="005F6C48">
              <w:rPr>
                <w:szCs w:val="28"/>
              </w:rPr>
              <w:t xml:space="preserve"> транспортного обесп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чения Кубка конфедер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ций 2017 года и чемпи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ната мира по футболу 2018 года на территории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2610112320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2610112320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3500,0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порта и дорожного 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зяйства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8800000000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30839,5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Министерство транспо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та и дорожного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8890000000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30839,5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8890000190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30839,5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 xml:space="preserve">печения выполнения </w:t>
            </w:r>
            <w:r w:rsidRPr="005F6C48">
              <w:rPr>
                <w:szCs w:val="28"/>
              </w:rPr>
              <w:lastRenderedPageBreak/>
              <w:t>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8890000190</w:t>
            </w:r>
          </w:p>
        </w:tc>
        <w:tc>
          <w:tcPr>
            <w:tcW w:w="709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24839,5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08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8890000190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6000,0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сети 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томобильных дорог Краснодарского края"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-225051,8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струкция, капитальный ремонт, ремонт и соде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жание автомобильных дорог общего реги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нального или межмун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ципального значения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-49173,8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обеспечение мероприятий по увел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чению протяженности автомобильных дорог общего пользования 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гионального или межм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ниципального значения, соответствующих но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мативным требованиям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-49173,8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Капитальный ремонт и ремонт, содержание 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томобильных дорог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щего пользования рег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онального или межм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ниципального значения, включая проектно-изыскательские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3010111010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-378077,5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3010111010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-378077,5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ского назначения, жилья, 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328903,7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328903,7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8458,9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-8458,9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струкция, капитальный ремонт и ремонт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мобильных дорог общ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го пользования местного значения на территории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Финансовое обеспечение мероприятий по увел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чению протяженности автомобильных дорог общего пользования местного значения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края, соответств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ющих нормативным тр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бованиям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капитал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ный ремонт и ремонт а</w:t>
            </w:r>
            <w:r w:rsidRPr="005F6C48">
              <w:rPr>
                <w:szCs w:val="28"/>
              </w:rPr>
              <w:t>в</w:t>
            </w:r>
            <w:r w:rsidRPr="005F6C48">
              <w:rPr>
                <w:szCs w:val="28"/>
              </w:rPr>
              <w:t>томобильных дорог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щего пользования мес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ного значения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3020162440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3020162440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 органов исполнительной власти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225051,8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Непрограммные расходы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225051,8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81190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строител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ство, проектирование, капитальный ремонт, р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конструкцию и обесп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чение безопасности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рожного движения на автомобильных дорогах местного значения м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>ниципального образов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ния город Краснодар</w:t>
            </w:r>
          </w:p>
        </w:tc>
        <w:tc>
          <w:tcPr>
            <w:tcW w:w="708" w:type="dxa"/>
            <w:vAlign w:val="bottom"/>
            <w:hideMark/>
          </w:tcPr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9990060320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9990060320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175878,0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Субсидии на  содерж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ние автомобильных д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рог местного значения Имеретинской низме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 xml:space="preserve">ности, </w:t>
            </w:r>
            <w:proofErr w:type="spellStart"/>
            <w:r w:rsidRPr="005F6C48">
              <w:rPr>
                <w:szCs w:val="28"/>
              </w:rPr>
              <w:t>пгт</w:t>
            </w:r>
            <w:proofErr w:type="spellEnd"/>
            <w:r w:rsidRPr="005F6C48">
              <w:rPr>
                <w:szCs w:val="28"/>
              </w:rPr>
              <w:t xml:space="preserve"> Красная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ляна, с. </w:t>
            </w:r>
            <w:proofErr w:type="spellStart"/>
            <w:r w:rsidRPr="005F6C48">
              <w:rPr>
                <w:szCs w:val="28"/>
              </w:rPr>
              <w:t>Эсто</w:t>
            </w:r>
            <w:proofErr w:type="spellEnd"/>
            <w:r w:rsidRPr="005F6C48">
              <w:rPr>
                <w:szCs w:val="28"/>
              </w:rPr>
              <w:t>-Садок г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рода-курорта Сочи, с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ставляющих транспор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ную систему обслужив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ния олимпийских объе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тов постолимпийского использования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9990062520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49173,8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Межбюджетные тран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ферты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09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9990062520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500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49173,8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Связь и информатика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"Информационное общество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"Информационное общество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Формирование эффе</w:t>
            </w:r>
            <w:r w:rsidRPr="005F6C48">
              <w:rPr>
                <w:szCs w:val="28"/>
              </w:rPr>
              <w:t>к</w:t>
            </w:r>
            <w:r w:rsidRPr="005F6C48">
              <w:rPr>
                <w:szCs w:val="28"/>
              </w:rPr>
              <w:t>тивной системы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ственного управления на основе использования информационных и т</w:t>
            </w:r>
            <w:r w:rsidRPr="005F6C48">
              <w:rPr>
                <w:szCs w:val="28"/>
              </w:rPr>
              <w:t>е</w:t>
            </w:r>
            <w:r w:rsidRPr="005F6C48">
              <w:rPr>
                <w:szCs w:val="28"/>
              </w:rPr>
              <w:t>лекоммуникационных технологий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"Информационное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щество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2310109570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842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2310109570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751,3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</w:t>
            </w:r>
            <w:r w:rsidR="00941ED5">
              <w:rPr>
                <w:b/>
                <w:szCs w:val="28"/>
              </w:rPr>
              <w:t>3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куро</w:t>
            </w:r>
            <w:r w:rsidRPr="005F6C48">
              <w:rPr>
                <w:b/>
                <w:szCs w:val="28"/>
              </w:rPr>
              <w:t>р</w:t>
            </w:r>
            <w:r w:rsidRPr="005F6C48">
              <w:rPr>
                <w:b/>
                <w:szCs w:val="28"/>
              </w:rPr>
              <w:t>тов, туризма и оли</w:t>
            </w:r>
            <w:r w:rsidRPr="005F6C48">
              <w:rPr>
                <w:b/>
                <w:szCs w:val="28"/>
              </w:rPr>
              <w:t>м</w:t>
            </w:r>
            <w:r w:rsidRPr="005F6C48">
              <w:rPr>
                <w:b/>
                <w:szCs w:val="28"/>
              </w:rPr>
              <w:t>пийского наследия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3899,3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общегосуда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ственные вопросы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81190" w:rsidRDefault="007A7DD6" w:rsidP="00941ED5">
            <w:pPr>
              <w:jc w:val="both"/>
              <w:rPr>
                <w:sz w:val="24"/>
                <w:szCs w:val="28"/>
              </w:rPr>
            </w:pPr>
            <w:r w:rsidRPr="00381190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81190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куро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тов, туризма и олимпи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ского наследия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2030900000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81190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2030900190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13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2030900190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2672,3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1227,0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1227,0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1227,0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санаторно-курортного и туристск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комплекса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2415,0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Продвижение санаторно-курортных и туристских возможностей Красн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 xml:space="preserve">дарского края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1349,2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2010311310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1349,2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2010311310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1349,2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анализа состояния санаторно-курортного и туристск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го комплекса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2010411310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2010411310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1065,8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горноклимат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ческого курорта </w:t>
            </w:r>
            <w:proofErr w:type="spellStart"/>
            <w:r w:rsidRPr="005F6C48">
              <w:rPr>
                <w:szCs w:val="28"/>
              </w:rPr>
              <w:t>Лагон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ки</w:t>
            </w:r>
            <w:proofErr w:type="spellEnd"/>
            <w:r w:rsidRPr="005F6C48">
              <w:rPr>
                <w:szCs w:val="28"/>
              </w:rPr>
              <w:t xml:space="preserve"> и объектов, обеспеч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вающих его функцион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Продвижение туристско-рекреационного поте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циала Апшеронского района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847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-1188,0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 w:rsidP="00941ED5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</w:t>
            </w:r>
            <w:r w:rsidR="00941ED5">
              <w:rPr>
                <w:b/>
                <w:szCs w:val="28"/>
              </w:rPr>
              <w:t>4</w:t>
            </w:r>
            <w:r w:rsidRPr="005F6C48"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Министерство приро</w:t>
            </w:r>
            <w:r w:rsidRPr="005F6C48">
              <w:rPr>
                <w:b/>
                <w:szCs w:val="28"/>
              </w:rPr>
              <w:t>д</w:t>
            </w:r>
            <w:r w:rsidRPr="005F6C48">
              <w:rPr>
                <w:b/>
                <w:szCs w:val="28"/>
              </w:rPr>
              <w:t>ных ресурсов Красн</w:t>
            </w:r>
            <w:r w:rsidRPr="005F6C48">
              <w:rPr>
                <w:b/>
                <w:szCs w:val="28"/>
              </w:rPr>
              <w:t>о</w:t>
            </w:r>
            <w:r w:rsidRPr="005F6C48">
              <w:rPr>
                <w:b/>
                <w:szCs w:val="28"/>
              </w:rPr>
              <w:t>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365215,8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Национальная эконом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ка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365215,8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Водное хозяйство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347875,1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"Охрана окружа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щей среды, воспроизво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ство и использование природных ресурсов, развитие лесного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347875,1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Развитие водохозя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ственного комплекса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347875,1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населения и объектов экономики сооружениями инжене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ной защиты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232767,4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Строительство, реко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струкция и приобретение объектов социального и производственного ко</w:t>
            </w:r>
            <w:r w:rsidRPr="005F6C48">
              <w:rPr>
                <w:szCs w:val="28"/>
              </w:rPr>
              <w:t>м</w:t>
            </w:r>
            <w:r w:rsidRPr="005F6C48">
              <w:rPr>
                <w:szCs w:val="28"/>
              </w:rPr>
              <w:t>плексов, в том числе объектов общегражда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 xml:space="preserve">ского назначения, жилья, </w:t>
            </w:r>
            <w:r w:rsidRPr="005F6C48">
              <w:rPr>
                <w:szCs w:val="28"/>
              </w:rPr>
              <w:lastRenderedPageBreak/>
              <w:t>инфраструктуры, вкл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чая проектные и изыск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тельские работы</w:t>
            </w:r>
          </w:p>
        </w:tc>
        <w:tc>
          <w:tcPr>
            <w:tcW w:w="708" w:type="dxa"/>
            <w:vAlign w:val="bottom"/>
            <w:hideMark/>
          </w:tcPr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372E83" w:rsidRPr="001A749C" w:rsidRDefault="00372E83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372E83" w:rsidRDefault="00372E83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372E83" w:rsidRDefault="00372E83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151739,2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1130111580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151739,2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федерал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ной целевой программы "Развитие водохозя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ственного комплекса Российской Федерации в 2012—2020 годах"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11301R0160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81028,2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Капитальные вложения в объекты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ной (муниципальной) собственности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11301R0160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400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81028,2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мер по охране водных объектов или их частей, по предотвращению нег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тивного воздействия вод и ликвидации его п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следствий в отношении водных объектов, нах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дящихся в федеральной собственности и полн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стью расположенных на территории Краснода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1130300000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Осуществление отдел</w:t>
            </w:r>
            <w:r w:rsidRPr="005F6C48">
              <w:rPr>
                <w:szCs w:val="28"/>
              </w:rPr>
              <w:t>ь</w:t>
            </w:r>
            <w:r w:rsidRPr="005F6C48">
              <w:rPr>
                <w:szCs w:val="28"/>
              </w:rPr>
              <w:t>ных полномочий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водных отношений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1130351280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1130351280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86536,0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безопасн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гидротехнических сооружений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1130400000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28571,7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1130400590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28571,7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06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1130400590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28571,7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381190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1120100590</w:t>
            </w:r>
          </w:p>
        </w:tc>
        <w:tc>
          <w:tcPr>
            <w:tcW w:w="709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403,9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Иные бюджетные асси</w:t>
            </w:r>
            <w:r w:rsidRPr="005F6C48">
              <w:rPr>
                <w:szCs w:val="28"/>
              </w:rPr>
              <w:t>г</w:t>
            </w:r>
            <w:r w:rsidRPr="005F6C48">
              <w:rPr>
                <w:szCs w:val="28"/>
              </w:rPr>
              <w:t>нования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07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1120100590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-403,9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Другие вопросы в обл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сти национальной эк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номики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17340,7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"Охрана окружа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щей среды, воспроизво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ство и использование природных ресурсов, развитие лесного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16176,4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Основные мероприятия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"Охрана окружа</w:t>
            </w:r>
            <w:r w:rsidRPr="005F6C48">
              <w:rPr>
                <w:szCs w:val="28"/>
              </w:rPr>
              <w:t>ю</w:t>
            </w:r>
            <w:r w:rsidRPr="005F6C48">
              <w:rPr>
                <w:szCs w:val="28"/>
              </w:rPr>
              <w:t>щей среды, воспроизво</w:t>
            </w:r>
            <w:r w:rsidRPr="005F6C48">
              <w:rPr>
                <w:szCs w:val="28"/>
              </w:rPr>
              <w:t>д</w:t>
            </w:r>
            <w:r w:rsidRPr="005F6C48">
              <w:rPr>
                <w:szCs w:val="28"/>
              </w:rPr>
              <w:t>ство и использование природных ресурсов, развитие лесного хозя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1150000000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16176,4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министерства пр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родных ресурсов Кра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1150900000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16176,4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16176,4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381190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выплаты персоналу в целях обе</w:t>
            </w:r>
            <w:r w:rsidRPr="005F6C48">
              <w:rPr>
                <w:szCs w:val="28"/>
              </w:rPr>
              <w:t>с</w:t>
            </w:r>
            <w:r w:rsidRPr="005F6C48">
              <w:rPr>
                <w:szCs w:val="28"/>
              </w:rPr>
              <w:t>печения выполнения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ными (муниципальными) органами, казенными учреждениями, органами управления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ственными внебюдже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ными фондами</w:t>
            </w:r>
          </w:p>
        </w:tc>
        <w:tc>
          <w:tcPr>
            <w:tcW w:w="708" w:type="dxa"/>
            <w:vAlign w:val="bottom"/>
            <w:hideMark/>
          </w:tcPr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381190" w:rsidRPr="00372E83" w:rsidRDefault="00381190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1150900190</w:t>
            </w:r>
          </w:p>
        </w:tc>
        <w:tc>
          <w:tcPr>
            <w:tcW w:w="709" w:type="dxa"/>
            <w:vAlign w:val="bottom"/>
            <w:hideMark/>
          </w:tcPr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381190" w:rsidRDefault="00381190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100</w:t>
            </w:r>
          </w:p>
        </w:tc>
        <w:tc>
          <w:tcPr>
            <w:tcW w:w="1559" w:type="dxa"/>
            <w:vAlign w:val="bottom"/>
            <w:hideMark/>
          </w:tcPr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381190" w:rsidRDefault="00381190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11753,9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1150900190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4422,5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2"/>
                <w:szCs w:val="28"/>
              </w:rPr>
            </w:pPr>
            <w:r w:rsidRPr="00372E83">
              <w:rPr>
                <w:sz w:val="22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2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Государственная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грамма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1164,3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Создание горноклимат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 xml:space="preserve">ческого курорта </w:t>
            </w:r>
            <w:proofErr w:type="spellStart"/>
            <w:r w:rsidRPr="005F6C48">
              <w:rPr>
                <w:szCs w:val="28"/>
              </w:rPr>
              <w:t>Лагон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ки</w:t>
            </w:r>
            <w:proofErr w:type="spellEnd"/>
            <w:r w:rsidRPr="005F6C48">
              <w:rPr>
                <w:szCs w:val="28"/>
              </w:rPr>
              <w:t xml:space="preserve"> и объектов, обеспеч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вающих его функцион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рование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2020000000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1164,3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Продвижение туристско-рекреационного поте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циала Апшеронского района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1164,3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Реализация мероприятий государственной пр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граммы Краснодарского края "Развитие санато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но-курортного и турис</w:t>
            </w:r>
            <w:r w:rsidRPr="005F6C48">
              <w:rPr>
                <w:szCs w:val="28"/>
              </w:rPr>
              <w:t>т</w:t>
            </w:r>
            <w:r w:rsidRPr="005F6C48">
              <w:rPr>
                <w:szCs w:val="28"/>
              </w:rPr>
              <w:t>ского комплекса"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1164,3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854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12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2020111310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1164,3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1A749C" w:rsidRDefault="001A749C" w:rsidP="00941ED5">
            <w:pPr>
              <w:rPr>
                <w:b/>
                <w:szCs w:val="28"/>
              </w:rPr>
            </w:pPr>
            <w:r w:rsidRPr="001A749C">
              <w:rPr>
                <w:b/>
                <w:szCs w:val="28"/>
                <w:lang w:val="en-US"/>
              </w:rPr>
              <w:t>2</w:t>
            </w:r>
            <w:r w:rsidR="00941ED5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.</w:t>
            </w: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Формирование эффе</w:t>
            </w:r>
            <w:r w:rsidRPr="005F6C48">
              <w:rPr>
                <w:b/>
                <w:szCs w:val="28"/>
              </w:rPr>
              <w:t>к</w:t>
            </w:r>
            <w:r w:rsidRPr="005F6C48">
              <w:rPr>
                <w:b/>
                <w:szCs w:val="28"/>
              </w:rPr>
              <w:t>тивной системы гос</w:t>
            </w:r>
            <w:r w:rsidRPr="005F6C48">
              <w:rPr>
                <w:b/>
                <w:szCs w:val="28"/>
              </w:rPr>
              <w:t>у</w:t>
            </w:r>
            <w:r w:rsidRPr="005F6C48">
              <w:rPr>
                <w:b/>
                <w:szCs w:val="28"/>
              </w:rPr>
              <w:t>дарственного управл</w:t>
            </w:r>
            <w:r w:rsidRPr="005F6C48">
              <w:rPr>
                <w:b/>
                <w:szCs w:val="28"/>
              </w:rPr>
              <w:t>е</w:t>
            </w:r>
            <w:r w:rsidRPr="005F6C48">
              <w:rPr>
                <w:b/>
                <w:szCs w:val="28"/>
              </w:rPr>
              <w:t>ния на основе испол</w:t>
            </w:r>
            <w:r w:rsidRPr="005F6C48">
              <w:rPr>
                <w:b/>
                <w:szCs w:val="28"/>
              </w:rPr>
              <w:t>ь</w:t>
            </w:r>
            <w:r w:rsidRPr="005F6C48">
              <w:rPr>
                <w:b/>
                <w:szCs w:val="28"/>
              </w:rPr>
              <w:t>зования информацио</w:t>
            </w:r>
            <w:r w:rsidRPr="005F6C48">
              <w:rPr>
                <w:b/>
                <w:szCs w:val="28"/>
              </w:rPr>
              <w:t>н</w:t>
            </w:r>
            <w:r w:rsidRPr="005F6C48">
              <w:rPr>
                <w:b/>
                <w:szCs w:val="28"/>
              </w:rPr>
              <w:t>ных и телекоммуник</w:t>
            </w:r>
            <w:r w:rsidRPr="005F6C48">
              <w:rPr>
                <w:b/>
                <w:szCs w:val="28"/>
              </w:rPr>
              <w:t>а</w:t>
            </w:r>
            <w:r w:rsidRPr="005F6C48">
              <w:rPr>
                <w:b/>
                <w:szCs w:val="28"/>
              </w:rPr>
              <w:t>ционных технологий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2310100000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b/>
                <w:szCs w:val="28"/>
              </w:rPr>
            </w:pPr>
            <w:r w:rsidRPr="005F6C48">
              <w:rPr>
                <w:b/>
                <w:szCs w:val="28"/>
              </w:rPr>
              <w:t>10096,6</w:t>
            </w:r>
          </w:p>
        </w:tc>
      </w:tr>
      <w:tr w:rsidR="00CC3C57" w:rsidTr="00372E83">
        <w:tc>
          <w:tcPr>
            <w:tcW w:w="675" w:type="dxa"/>
          </w:tcPr>
          <w:p w:rsidR="00CC3C57" w:rsidRPr="005F6C48" w:rsidRDefault="00CC3C57">
            <w:pPr>
              <w:rPr>
                <w:szCs w:val="28"/>
              </w:rPr>
            </w:pPr>
          </w:p>
        </w:tc>
        <w:tc>
          <w:tcPr>
            <w:tcW w:w="3261" w:type="dxa"/>
          </w:tcPr>
          <w:p w:rsidR="00CC3C57" w:rsidRPr="005F6C48" w:rsidRDefault="00CC3C57" w:rsidP="00941ED5">
            <w:pPr>
              <w:jc w:val="both"/>
              <w:rPr>
                <w:b/>
                <w:szCs w:val="28"/>
              </w:rPr>
            </w:pPr>
          </w:p>
        </w:tc>
        <w:tc>
          <w:tcPr>
            <w:tcW w:w="708" w:type="dxa"/>
            <w:vAlign w:val="bottom"/>
          </w:tcPr>
          <w:p w:rsidR="00CC3C57" w:rsidRPr="005F6C48" w:rsidRDefault="00CC3C57">
            <w:pPr>
              <w:jc w:val="center"/>
              <w:rPr>
                <w:b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CC3C57" w:rsidRPr="005F6C48" w:rsidRDefault="00CC3C57">
            <w:pPr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CC3C57" w:rsidRPr="005F6C48" w:rsidRDefault="00CC3C5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CC3C57" w:rsidRPr="005F6C48" w:rsidRDefault="00CC3C57">
            <w:pPr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CC3C57" w:rsidRPr="005F6C48" w:rsidRDefault="00CC3C57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C3C57" w:rsidRPr="005F6C48" w:rsidRDefault="00CC3C57">
            <w:pPr>
              <w:jc w:val="right"/>
              <w:rPr>
                <w:b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"Информационное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щество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2310109570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10096,6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2310109570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10096,6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372E83" w:rsidRDefault="007A7DD6" w:rsidP="00941ED5">
            <w:pPr>
              <w:jc w:val="both"/>
              <w:rPr>
                <w:sz w:val="24"/>
                <w:szCs w:val="28"/>
              </w:rPr>
            </w:pPr>
            <w:r w:rsidRPr="00372E83">
              <w:rPr>
                <w:sz w:val="24"/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372E83" w:rsidRDefault="007A7DD6">
            <w:pPr>
              <w:rPr>
                <w:sz w:val="24"/>
                <w:szCs w:val="28"/>
              </w:rPr>
            </w:pPr>
          </w:p>
        </w:tc>
      </w:tr>
      <w:tr w:rsidR="007A7DD6" w:rsidTr="00CC3C57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взаимоде</w:t>
            </w:r>
            <w:r w:rsidRPr="005F6C48">
              <w:rPr>
                <w:szCs w:val="28"/>
              </w:rPr>
              <w:t>й</w:t>
            </w:r>
            <w:r w:rsidRPr="005F6C48">
              <w:rPr>
                <w:szCs w:val="28"/>
              </w:rPr>
              <w:t>ствия граждан и орган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заций с органами гос</w:t>
            </w:r>
            <w:r w:rsidRPr="005F6C48">
              <w:rPr>
                <w:szCs w:val="28"/>
              </w:rPr>
              <w:t>у</w:t>
            </w:r>
            <w:r w:rsidRPr="005F6C48">
              <w:rPr>
                <w:szCs w:val="28"/>
              </w:rPr>
              <w:t xml:space="preserve">дарственной власти </w:t>
            </w:r>
            <w:r w:rsidRPr="005F6C48">
              <w:rPr>
                <w:szCs w:val="28"/>
              </w:rPr>
              <w:lastRenderedPageBreak/>
              <w:t>Краснодарского края на основе информационных и телекоммуникацио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технологий</w:t>
            </w:r>
          </w:p>
        </w:tc>
        <w:tc>
          <w:tcPr>
            <w:tcW w:w="708" w:type="dxa"/>
            <w:vAlign w:val="bottom"/>
            <w:hideMark/>
          </w:tcPr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CC3C57" w:rsidRPr="001A749C" w:rsidRDefault="00CC3C57">
            <w:pPr>
              <w:jc w:val="center"/>
              <w:rPr>
                <w:szCs w:val="28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CC3C57" w:rsidRDefault="00CC3C57">
            <w:pPr>
              <w:jc w:val="center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2310200000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CC3C57" w:rsidRDefault="00CC3C57">
            <w:pPr>
              <w:jc w:val="right"/>
              <w:rPr>
                <w:szCs w:val="28"/>
                <w:lang w:val="en-US"/>
              </w:rPr>
            </w:pPr>
          </w:p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-11555,7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CC3C57" w:rsidRDefault="007A7DD6" w:rsidP="00941ED5">
            <w:pPr>
              <w:jc w:val="both"/>
              <w:rPr>
                <w:szCs w:val="28"/>
              </w:rPr>
            </w:pPr>
            <w:r w:rsidRPr="00CC3C57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-12668,7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CC3C57" w:rsidRDefault="007A7DD6" w:rsidP="00941ED5">
            <w:pPr>
              <w:jc w:val="both"/>
              <w:rPr>
                <w:szCs w:val="28"/>
              </w:rPr>
            </w:pPr>
            <w:r w:rsidRPr="00CC3C57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Предоставление субс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дий бюджетным, авт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номным учреждениям и иным некоммерческим организациям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2310200590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600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-12668,7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CC3C57" w:rsidRDefault="007A7DD6" w:rsidP="00941ED5">
            <w:pPr>
              <w:jc w:val="both"/>
              <w:rPr>
                <w:szCs w:val="28"/>
              </w:rPr>
            </w:pPr>
            <w:r w:rsidRPr="00CC3C57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Мероприятия госуда</w:t>
            </w:r>
            <w:r w:rsidRPr="005F6C48">
              <w:rPr>
                <w:szCs w:val="28"/>
              </w:rPr>
              <w:t>р</w:t>
            </w:r>
            <w:r w:rsidRPr="005F6C48">
              <w:rPr>
                <w:szCs w:val="28"/>
              </w:rPr>
              <w:t>ственной программы Краснодарского края "Информационное о</w:t>
            </w:r>
            <w:r w:rsidRPr="005F6C48">
              <w:rPr>
                <w:szCs w:val="28"/>
              </w:rPr>
              <w:t>б</w:t>
            </w:r>
            <w:r w:rsidRPr="005F6C48">
              <w:rPr>
                <w:szCs w:val="28"/>
              </w:rPr>
              <w:t>щество Кубани"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2310209570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1113,0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CC3C57" w:rsidRDefault="007A7DD6" w:rsidP="00941ED5">
            <w:pPr>
              <w:jc w:val="both"/>
              <w:rPr>
                <w:szCs w:val="28"/>
              </w:rPr>
            </w:pPr>
            <w:r w:rsidRPr="00CC3C57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2310209570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1113,0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CC3C57" w:rsidRDefault="007A7DD6" w:rsidP="00941ED5">
            <w:pPr>
              <w:jc w:val="both"/>
              <w:rPr>
                <w:szCs w:val="28"/>
              </w:rPr>
            </w:pPr>
            <w:r w:rsidRPr="00CC3C57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CC3C57" w:rsidRDefault="007A7DD6">
            <w:pPr>
              <w:rPr>
                <w:szCs w:val="28"/>
              </w:rPr>
            </w:pPr>
          </w:p>
        </w:tc>
      </w:tr>
      <w:tr w:rsidR="007A7DD6" w:rsidTr="00372E83"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Обеспечение деятельн</w:t>
            </w:r>
            <w:r w:rsidRPr="005F6C48">
              <w:rPr>
                <w:szCs w:val="28"/>
              </w:rPr>
              <w:t>о</w:t>
            </w:r>
            <w:r w:rsidRPr="005F6C48">
              <w:rPr>
                <w:szCs w:val="28"/>
              </w:rPr>
              <w:t>сти департамента и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форматизации и связи Краснодарского края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2310900000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1459,1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Расходы на обеспечение функций государстве</w:t>
            </w:r>
            <w:r w:rsidRPr="005F6C48">
              <w:rPr>
                <w:szCs w:val="28"/>
              </w:rPr>
              <w:t>н</w:t>
            </w:r>
            <w:r w:rsidRPr="005F6C48">
              <w:rPr>
                <w:szCs w:val="28"/>
              </w:rPr>
              <w:t>ных органов, в том числе территориальных орг</w:t>
            </w:r>
            <w:r w:rsidRPr="005F6C48">
              <w:rPr>
                <w:szCs w:val="28"/>
              </w:rPr>
              <w:t>а</w:t>
            </w:r>
            <w:r w:rsidRPr="005F6C48">
              <w:rPr>
                <w:szCs w:val="28"/>
              </w:rPr>
              <w:t>нов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1459,1</w:t>
            </w: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 xml:space="preserve"> 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</w:tr>
      <w:tr w:rsidR="007A7DD6" w:rsidTr="00BF6217">
        <w:trPr>
          <w:cantSplit/>
        </w:trPr>
        <w:tc>
          <w:tcPr>
            <w:tcW w:w="675" w:type="dxa"/>
            <w:hideMark/>
          </w:tcPr>
          <w:p w:rsidR="007A7DD6" w:rsidRPr="005F6C48" w:rsidRDefault="007A7DD6">
            <w:pPr>
              <w:rPr>
                <w:szCs w:val="28"/>
              </w:rPr>
            </w:pPr>
          </w:p>
        </w:tc>
        <w:tc>
          <w:tcPr>
            <w:tcW w:w="3261" w:type="dxa"/>
            <w:hideMark/>
          </w:tcPr>
          <w:p w:rsidR="007A7DD6" w:rsidRPr="005F6C48" w:rsidRDefault="007A7DD6" w:rsidP="00941ED5">
            <w:pPr>
              <w:jc w:val="both"/>
              <w:rPr>
                <w:szCs w:val="28"/>
              </w:rPr>
            </w:pPr>
            <w:r w:rsidRPr="005F6C48">
              <w:rPr>
                <w:szCs w:val="28"/>
              </w:rPr>
              <w:t>Закупка товаров, работ и услуг для обеспечения государственных (мун</w:t>
            </w:r>
            <w:r w:rsidRPr="005F6C48">
              <w:rPr>
                <w:szCs w:val="28"/>
              </w:rPr>
              <w:t>и</w:t>
            </w:r>
            <w:r w:rsidRPr="005F6C48">
              <w:rPr>
                <w:szCs w:val="28"/>
              </w:rPr>
              <w:t>ципальных) нужд</w:t>
            </w:r>
          </w:p>
        </w:tc>
        <w:tc>
          <w:tcPr>
            <w:tcW w:w="708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857</w:t>
            </w:r>
          </w:p>
        </w:tc>
        <w:tc>
          <w:tcPr>
            <w:tcW w:w="567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10</w:t>
            </w:r>
          </w:p>
        </w:tc>
        <w:tc>
          <w:tcPr>
            <w:tcW w:w="1701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2310900190</w:t>
            </w:r>
          </w:p>
        </w:tc>
        <w:tc>
          <w:tcPr>
            <w:tcW w:w="709" w:type="dxa"/>
            <w:vAlign w:val="bottom"/>
            <w:hideMark/>
          </w:tcPr>
          <w:p w:rsidR="007A7DD6" w:rsidRPr="005F6C48" w:rsidRDefault="007A7DD6">
            <w:pPr>
              <w:jc w:val="center"/>
              <w:rPr>
                <w:szCs w:val="28"/>
              </w:rPr>
            </w:pPr>
            <w:r w:rsidRPr="005F6C48">
              <w:rPr>
                <w:szCs w:val="28"/>
              </w:rPr>
              <w:t>200</w:t>
            </w:r>
          </w:p>
        </w:tc>
        <w:tc>
          <w:tcPr>
            <w:tcW w:w="1559" w:type="dxa"/>
            <w:vAlign w:val="bottom"/>
            <w:hideMark/>
          </w:tcPr>
          <w:p w:rsidR="007A7DD6" w:rsidRPr="005F6C48" w:rsidRDefault="007A7DD6">
            <w:pPr>
              <w:jc w:val="right"/>
              <w:rPr>
                <w:szCs w:val="28"/>
              </w:rPr>
            </w:pPr>
            <w:r w:rsidRPr="005F6C48">
              <w:rPr>
                <w:szCs w:val="28"/>
              </w:rPr>
              <w:t>1459,1</w:t>
            </w:r>
          </w:p>
        </w:tc>
      </w:tr>
    </w:tbl>
    <w:p w:rsidR="00F23699" w:rsidRPr="00F23699" w:rsidRDefault="00F23699" w:rsidP="00CB2633"/>
    <w:sectPr w:rsidR="00F23699" w:rsidRPr="00F23699" w:rsidSect="00000B62">
      <w:headerReference w:type="default" r:id="rId8"/>
      <w:pgSz w:w="11906" w:h="16838"/>
      <w:pgMar w:top="860" w:right="560" w:bottom="860" w:left="1700" w:header="567" w:footer="397" w:gutter="0"/>
      <w:pgNumType w:start="1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C0B" w:rsidRDefault="00617C0B" w:rsidP="00E12559">
      <w:r>
        <w:separator/>
      </w:r>
    </w:p>
  </w:endnote>
  <w:endnote w:type="continuationSeparator" w:id="0">
    <w:p w:rsidR="00617C0B" w:rsidRDefault="00617C0B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C0B" w:rsidRDefault="00617C0B" w:rsidP="00E12559">
      <w:r>
        <w:separator/>
      </w:r>
    </w:p>
  </w:footnote>
  <w:footnote w:type="continuationSeparator" w:id="0">
    <w:p w:rsidR="00617C0B" w:rsidRDefault="00617C0B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17C0B" w:rsidRPr="00BF6217" w:rsidRDefault="00617C0B" w:rsidP="003D4A14">
        <w:pPr>
          <w:pStyle w:val="a3"/>
          <w:jc w:val="center"/>
          <w:rPr>
            <w:sz w:val="24"/>
          </w:rPr>
        </w:pPr>
        <w:r w:rsidRPr="00BF6217">
          <w:rPr>
            <w:sz w:val="24"/>
          </w:rPr>
          <w:fldChar w:fldCharType="begin"/>
        </w:r>
        <w:r w:rsidRPr="00BF6217">
          <w:rPr>
            <w:sz w:val="24"/>
          </w:rPr>
          <w:instrText xml:space="preserve"> PAGE   \* MERGEFORMAT </w:instrText>
        </w:r>
        <w:r w:rsidRPr="00BF6217">
          <w:rPr>
            <w:sz w:val="24"/>
          </w:rPr>
          <w:fldChar w:fldCharType="separate"/>
        </w:r>
        <w:r w:rsidR="000F4CA5">
          <w:rPr>
            <w:noProof/>
            <w:sz w:val="24"/>
          </w:rPr>
          <w:t>318</w:t>
        </w:r>
        <w:r w:rsidRPr="00BF6217">
          <w:rPr>
            <w:noProof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CEC"/>
    <w:rsid w:val="00000B62"/>
    <w:rsid w:val="00001094"/>
    <w:rsid w:val="00006410"/>
    <w:rsid w:val="0001195B"/>
    <w:rsid w:val="0001470D"/>
    <w:rsid w:val="000171EC"/>
    <w:rsid w:val="000174E6"/>
    <w:rsid w:val="00017590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4CA5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768E0"/>
    <w:rsid w:val="0018367A"/>
    <w:rsid w:val="00190533"/>
    <w:rsid w:val="00192AFE"/>
    <w:rsid w:val="00192B58"/>
    <w:rsid w:val="0019309E"/>
    <w:rsid w:val="0019509C"/>
    <w:rsid w:val="001950C9"/>
    <w:rsid w:val="00195CB2"/>
    <w:rsid w:val="00197109"/>
    <w:rsid w:val="001A3021"/>
    <w:rsid w:val="001A3026"/>
    <w:rsid w:val="001A31FD"/>
    <w:rsid w:val="001A372E"/>
    <w:rsid w:val="001A3BEB"/>
    <w:rsid w:val="001A749C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1AA8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3E1A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4E15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10F8"/>
    <w:rsid w:val="00372DD6"/>
    <w:rsid w:val="00372E83"/>
    <w:rsid w:val="00373CF8"/>
    <w:rsid w:val="0037779C"/>
    <w:rsid w:val="00380FF7"/>
    <w:rsid w:val="00381190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324C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3CEC"/>
    <w:rsid w:val="00414ECB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689A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8D3"/>
    <w:rsid w:val="005E6DDE"/>
    <w:rsid w:val="005E765F"/>
    <w:rsid w:val="005F1D33"/>
    <w:rsid w:val="005F2E55"/>
    <w:rsid w:val="005F584F"/>
    <w:rsid w:val="005F6C48"/>
    <w:rsid w:val="005F72EA"/>
    <w:rsid w:val="005F7371"/>
    <w:rsid w:val="006048DE"/>
    <w:rsid w:val="00612DC8"/>
    <w:rsid w:val="006137BF"/>
    <w:rsid w:val="00614897"/>
    <w:rsid w:val="00615C39"/>
    <w:rsid w:val="00617580"/>
    <w:rsid w:val="00617816"/>
    <w:rsid w:val="00617C0B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347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6D7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A7DD6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0355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A41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02B95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1ED5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171C8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6069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5E29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64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49C1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3D99"/>
    <w:rsid w:val="00BE61D8"/>
    <w:rsid w:val="00BF10CE"/>
    <w:rsid w:val="00BF43A8"/>
    <w:rsid w:val="00BF4C31"/>
    <w:rsid w:val="00BF51D2"/>
    <w:rsid w:val="00BF6217"/>
    <w:rsid w:val="00BF62B9"/>
    <w:rsid w:val="00BF734E"/>
    <w:rsid w:val="00C045BD"/>
    <w:rsid w:val="00C07B19"/>
    <w:rsid w:val="00C10D23"/>
    <w:rsid w:val="00C119B6"/>
    <w:rsid w:val="00C11B59"/>
    <w:rsid w:val="00C16F83"/>
    <w:rsid w:val="00C21489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B2633"/>
    <w:rsid w:val="00CB2EC7"/>
    <w:rsid w:val="00CB327B"/>
    <w:rsid w:val="00CB76F4"/>
    <w:rsid w:val="00CC1F22"/>
    <w:rsid w:val="00CC3C57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6B1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37A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13F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3699"/>
    <w:rsid w:val="00F261FE"/>
    <w:rsid w:val="00F27252"/>
    <w:rsid w:val="00F311DC"/>
    <w:rsid w:val="00F33D76"/>
    <w:rsid w:val="00F42CA6"/>
    <w:rsid w:val="00F452A3"/>
    <w:rsid w:val="00F476B0"/>
    <w:rsid w:val="00F512A7"/>
    <w:rsid w:val="00F53BA8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36F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paragraph" w:customStyle="1" w:styleId="ConsPlusNormal">
    <w:name w:val="ConsPlusNormal"/>
    <w:rsid w:val="00F2369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paragraph" w:customStyle="1" w:styleId="ConsPlusNormal">
    <w:name w:val="ConsPlusNormal"/>
    <w:rsid w:val="00F2369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fplan\Planning2016\&#1064;&#1072;&#1073;&#1083;&#1086;&#1085;&#1099;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7AFBF-C7CD-4747-949C-12ED0DFC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462</TotalTime>
  <Pages>300</Pages>
  <Words>52562</Words>
  <Characters>299604</Characters>
  <Application>Microsoft Office Word</Application>
  <DocSecurity>0</DocSecurity>
  <Lines>2496</Lines>
  <Paragraphs>702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351464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23</cp:revision>
  <cp:lastPrinted>2016-02-03T08:45:00Z</cp:lastPrinted>
  <dcterms:created xsi:type="dcterms:W3CDTF">2016-01-25T09:35:00Z</dcterms:created>
  <dcterms:modified xsi:type="dcterms:W3CDTF">2016-02-04T07:37:00Z</dcterms:modified>
</cp:coreProperties>
</file>